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217" w:rsidRDefault="00437217" w:rsidP="005620A2">
      <w:pPr>
        <w:ind w:left="4860"/>
        <w:rPr>
          <w:sz w:val="28"/>
          <w:szCs w:val="28"/>
        </w:rPr>
      </w:pPr>
    </w:p>
    <w:p w:rsidR="00437217" w:rsidRDefault="00437217" w:rsidP="005620A2">
      <w:pPr>
        <w:pStyle w:val="Header"/>
        <w:jc w:val="right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s1026" type="#_x0000_t75" alt="герб" style="position:absolute;left:0;text-align:left;margin-left:198pt;margin-top:-6pt;width:48pt;height:60.75pt;z-index:251658240;visibility:visible">
            <v:imagedata r:id="rId6" o:title=""/>
            <w10:wrap type="square" side="right"/>
          </v:shape>
        </w:pict>
      </w:r>
    </w:p>
    <w:p w:rsidR="00437217" w:rsidRDefault="00437217" w:rsidP="005620A2">
      <w:pPr>
        <w:pStyle w:val="Header"/>
        <w:jc w:val="center"/>
        <w:rPr>
          <w:sz w:val="36"/>
          <w:szCs w:val="36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340"/>
        <w:gridCol w:w="2340"/>
        <w:gridCol w:w="2340"/>
        <w:gridCol w:w="2340"/>
      </w:tblGrid>
      <w:tr w:rsidR="00437217">
        <w:trPr>
          <w:trHeight w:val="1753"/>
        </w:trPr>
        <w:tc>
          <w:tcPr>
            <w:tcW w:w="9360" w:type="dxa"/>
            <w:gridSpan w:val="4"/>
          </w:tcPr>
          <w:p w:rsidR="00437217" w:rsidRDefault="00437217" w:rsidP="002A580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37217" w:rsidRDefault="00437217" w:rsidP="002A580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ЗАКРЫТОГО АДМИНИСТРАТИВНО-ТЕРРИТОРИАЛЬНОГО ОБРАЗОВАНИЯ ПЕРВОМАЙСКИЙ</w:t>
            </w:r>
          </w:p>
          <w:p w:rsidR="00437217" w:rsidRDefault="00437217" w:rsidP="002A580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КИРОВСКОЙ ОБЛАСТИ</w:t>
            </w:r>
          </w:p>
          <w:p w:rsidR="00437217" w:rsidRPr="00E910DF" w:rsidRDefault="00437217" w:rsidP="002A580A">
            <w:pPr>
              <w:pStyle w:val="Heading1"/>
              <w:spacing w:before="360" w:after="360"/>
              <w:rPr>
                <w:sz w:val="32"/>
                <w:szCs w:val="32"/>
              </w:rPr>
            </w:pPr>
            <w:r w:rsidRPr="00E910DF">
              <w:rPr>
                <w:sz w:val="32"/>
                <w:szCs w:val="32"/>
              </w:rPr>
              <w:t>ПОСТАНОВЛЕНИЕ</w:t>
            </w:r>
          </w:p>
        </w:tc>
      </w:tr>
      <w:tr w:rsidR="00437217">
        <w:trPr>
          <w:trHeight w:hRule="exact" w:val="362"/>
        </w:trPr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7217" w:rsidRDefault="00437217" w:rsidP="002A580A">
            <w:pPr>
              <w:pStyle w:val="10"/>
              <w:tabs>
                <w:tab w:val="left" w:pos="2765"/>
              </w:tabs>
              <w:ind w:right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31.08.2022</w:t>
            </w:r>
          </w:p>
        </w:tc>
        <w:tc>
          <w:tcPr>
            <w:tcW w:w="2340" w:type="dxa"/>
          </w:tcPr>
          <w:p w:rsidR="00437217" w:rsidRDefault="00437217" w:rsidP="002A580A">
            <w:pPr>
              <w:pStyle w:val="10"/>
              <w:tabs>
                <w:tab w:val="left" w:pos="2765"/>
              </w:tabs>
              <w:ind w:right="0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437217" w:rsidRDefault="00437217" w:rsidP="002A580A">
            <w:pPr>
              <w:pStyle w:val="10"/>
              <w:tabs>
                <w:tab w:val="left" w:pos="2765"/>
              </w:tabs>
              <w:ind w:right="216"/>
              <w:jc w:val="right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№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7217" w:rsidRDefault="00437217" w:rsidP="002A580A">
            <w:pPr>
              <w:pStyle w:val="10"/>
              <w:tabs>
                <w:tab w:val="left" w:pos="2765"/>
              </w:tabs>
              <w:ind w:right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183</w:t>
            </w:r>
          </w:p>
        </w:tc>
      </w:tr>
      <w:tr w:rsidR="00437217">
        <w:tc>
          <w:tcPr>
            <w:tcW w:w="9360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217" w:rsidRDefault="00437217" w:rsidP="002A580A">
            <w:pPr>
              <w:tabs>
                <w:tab w:val="left" w:pos="2765"/>
              </w:tabs>
              <w:spacing w:before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пгт. Первомайский </w:t>
            </w:r>
          </w:p>
        </w:tc>
      </w:tr>
    </w:tbl>
    <w:p w:rsidR="00437217" w:rsidRDefault="00437217" w:rsidP="005620A2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437217" w:rsidRDefault="00437217" w:rsidP="005620A2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437217" w:rsidRDefault="00437217" w:rsidP="005620A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</w:t>
      </w:r>
      <w:hyperlink r:id="rId7" w:history="1">
        <w:r w:rsidRPr="005B4BAD">
          <w:rPr>
            <w:b/>
            <w:bCs/>
            <w:sz w:val="28"/>
            <w:szCs w:val="28"/>
          </w:rPr>
          <w:t>Поряд</w:t>
        </w:r>
      </w:hyperlink>
      <w:r>
        <w:rPr>
          <w:b/>
          <w:bCs/>
          <w:sz w:val="28"/>
          <w:szCs w:val="28"/>
        </w:rPr>
        <w:t>ка работы телефона доверия</w:t>
      </w:r>
      <w:r>
        <w:rPr>
          <w:b/>
          <w:bCs/>
          <w:sz w:val="28"/>
          <w:szCs w:val="28"/>
        </w:rPr>
        <w:br/>
      </w:r>
      <w:r w:rsidRPr="005B4BAD">
        <w:rPr>
          <w:b/>
          <w:bCs/>
          <w:sz w:val="28"/>
          <w:szCs w:val="28"/>
        </w:rPr>
        <w:t>по вопросам противодействия коррупции</w:t>
      </w:r>
      <w:r w:rsidRPr="00546A65">
        <w:rPr>
          <w:b/>
          <w:bCs/>
          <w:sz w:val="28"/>
          <w:szCs w:val="28"/>
        </w:rPr>
        <w:t xml:space="preserve"> в</w:t>
      </w:r>
      <w:r>
        <w:rPr>
          <w:b/>
          <w:bCs/>
          <w:sz w:val="28"/>
          <w:szCs w:val="28"/>
        </w:rPr>
        <w:t xml:space="preserve"> администрации </w:t>
      </w:r>
    </w:p>
    <w:p w:rsidR="00437217" w:rsidRPr="00AD2135" w:rsidRDefault="00437217" w:rsidP="005620A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ЗАТО Первомайский</w:t>
      </w:r>
    </w:p>
    <w:p w:rsidR="00437217" w:rsidRPr="00742AD7" w:rsidRDefault="00437217" w:rsidP="005620A2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p w:rsidR="00437217" w:rsidRPr="00D9453D" w:rsidRDefault="00437217" w:rsidP="00A011B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В соответствии с Федеральным законом от 06.10.2003 № 131-ФЗ              «Об общих принципах организации местного самоуправления в Российской Федерации». Уставом ЗАТО Первомайский, в</w:t>
      </w:r>
      <w:r w:rsidRPr="00D9453D">
        <w:rPr>
          <w:sz w:val="28"/>
          <w:szCs w:val="28"/>
        </w:rPr>
        <w:t xml:space="preserve"> целях повышения эффективности обеспечения соблюден</w:t>
      </w:r>
      <w:r>
        <w:rPr>
          <w:sz w:val="28"/>
          <w:szCs w:val="28"/>
        </w:rPr>
        <w:t>ия муниципальными служащими администрацииЗАТО Первомайский</w:t>
      </w:r>
      <w:r w:rsidRPr="00D9453D">
        <w:rPr>
          <w:sz w:val="28"/>
          <w:szCs w:val="28"/>
        </w:rPr>
        <w:t xml:space="preserve"> и руководите</w:t>
      </w:r>
      <w:r>
        <w:rPr>
          <w:sz w:val="28"/>
          <w:szCs w:val="28"/>
        </w:rPr>
        <w:t>лями муниципальных учреждений, подведомственных администрации ЗАТО Первомайский</w:t>
      </w:r>
      <w:r>
        <w:rPr>
          <w:i/>
          <w:iCs/>
          <w:sz w:val="28"/>
          <w:szCs w:val="28"/>
        </w:rPr>
        <w:t>,</w:t>
      </w:r>
      <w:r w:rsidRPr="00D9453D">
        <w:rPr>
          <w:sz w:val="28"/>
          <w:szCs w:val="28"/>
        </w:rPr>
        <w:t>запретов</w:t>
      </w:r>
      <w:r>
        <w:rPr>
          <w:sz w:val="28"/>
          <w:szCs w:val="28"/>
        </w:rPr>
        <w:t>,</w:t>
      </w:r>
      <w:r w:rsidRPr="00D9453D">
        <w:rPr>
          <w:sz w:val="28"/>
          <w:szCs w:val="28"/>
        </w:rPr>
        <w:t xml:space="preserve"> ограничений и требований, устано</w:t>
      </w:r>
      <w:r>
        <w:rPr>
          <w:sz w:val="28"/>
          <w:szCs w:val="28"/>
        </w:rPr>
        <w:t>вленных в целях противодействия</w:t>
      </w:r>
      <w:r w:rsidRPr="00D9453D">
        <w:rPr>
          <w:sz w:val="28"/>
          <w:szCs w:val="28"/>
        </w:rPr>
        <w:t>коррупции, формирования в обществе нетерпимости к коррупционному поведению</w:t>
      </w:r>
      <w:r>
        <w:rPr>
          <w:sz w:val="28"/>
          <w:szCs w:val="28"/>
        </w:rPr>
        <w:t>, администрация ЗАТО Первомайский ПОСТАНОВЛЯЕТ</w:t>
      </w:r>
      <w:r w:rsidRPr="00D9453D">
        <w:rPr>
          <w:sz w:val="28"/>
          <w:szCs w:val="28"/>
        </w:rPr>
        <w:t>:</w:t>
      </w:r>
    </w:p>
    <w:p w:rsidR="00437217" w:rsidRPr="005620A2" w:rsidRDefault="00437217" w:rsidP="00A011B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9453D">
        <w:rPr>
          <w:sz w:val="28"/>
          <w:szCs w:val="28"/>
        </w:rPr>
        <w:t xml:space="preserve">Утвердить </w:t>
      </w:r>
      <w:hyperlink r:id="rId8" w:history="1">
        <w:r w:rsidRPr="00D9453D">
          <w:rPr>
            <w:sz w:val="28"/>
            <w:szCs w:val="28"/>
          </w:rPr>
          <w:t>Порядок</w:t>
        </w:r>
      </w:hyperlink>
      <w:r w:rsidRPr="00D9453D">
        <w:rPr>
          <w:sz w:val="28"/>
          <w:szCs w:val="28"/>
        </w:rPr>
        <w:t xml:space="preserve"> работы телефона доверия по вопросам </w:t>
      </w:r>
      <w:r w:rsidRPr="005620A2">
        <w:rPr>
          <w:sz w:val="28"/>
          <w:szCs w:val="28"/>
        </w:rPr>
        <w:t>противодействия коррупции в администрации ЗАТО Первомайский. Прилагается.</w:t>
      </w:r>
    </w:p>
    <w:p w:rsidR="00437217" w:rsidRPr="005620A2" w:rsidRDefault="00437217" w:rsidP="005620A2">
      <w:pPr>
        <w:pStyle w:val="ConsPlusNormal"/>
        <w:tabs>
          <w:tab w:val="left" w:pos="1064"/>
        </w:tabs>
        <w:spacing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620A2">
        <w:rPr>
          <w:rFonts w:ascii="Times New Roman" w:hAnsi="Times New Roman" w:cs="Times New Roman"/>
          <w:sz w:val="28"/>
          <w:szCs w:val="28"/>
        </w:rPr>
        <w:t>2. Организационно-правовому отделу администрации ЗАТО Первомайский опубликовать настоящее постановление установленным порядком.</w:t>
      </w:r>
    </w:p>
    <w:p w:rsidR="00437217" w:rsidRPr="005620A2" w:rsidRDefault="00437217" w:rsidP="005620A2">
      <w:pPr>
        <w:tabs>
          <w:tab w:val="left" w:pos="4536"/>
        </w:tabs>
        <w:spacing w:line="360" w:lineRule="auto"/>
        <w:ind w:left="57" w:firstLine="709"/>
        <w:jc w:val="both"/>
        <w:rPr>
          <w:sz w:val="28"/>
          <w:szCs w:val="28"/>
        </w:rPr>
      </w:pPr>
      <w:r w:rsidRPr="005620A2">
        <w:rPr>
          <w:sz w:val="28"/>
          <w:szCs w:val="28"/>
        </w:rPr>
        <w:t>5. Настоящее постановление вступает в силу с момента его официального опубликования.</w:t>
      </w:r>
    </w:p>
    <w:p w:rsidR="00437217" w:rsidRDefault="00437217" w:rsidP="005620A2">
      <w:pPr>
        <w:spacing w:line="360" w:lineRule="auto"/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Контроль  за выполнением настоящего постановления возложить на заведующего организационно-правовым отделом администрации ЗАТО Первомайский.</w:t>
      </w:r>
    </w:p>
    <w:p w:rsidR="00437217" w:rsidRDefault="00437217" w:rsidP="005620A2">
      <w:pPr>
        <w:spacing w:line="360" w:lineRule="auto"/>
        <w:ind w:left="57" w:firstLine="709"/>
        <w:jc w:val="both"/>
        <w:rPr>
          <w:sz w:val="28"/>
          <w:szCs w:val="28"/>
        </w:rPr>
      </w:pPr>
    </w:p>
    <w:p w:rsidR="00437217" w:rsidRDefault="00437217" w:rsidP="005620A2">
      <w:pPr>
        <w:spacing w:line="360" w:lineRule="auto"/>
        <w:ind w:left="57" w:firstLine="709"/>
        <w:jc w:val="both"/>
        <w:rPr>
          <w:sz w:val="28"/>
          <w:szCs w:val="28"/>
        </w:rPr>
      </w:pPr>
    </w:p>
    <w:p w:rsidR="00437217" w:rsidRDefault="00437217" w:rsidP="005620A2">
      <w:pPr>
        <w:ind w:right="-285"/>
        <w:rPr>
          <w:sz w:val="28"/>
          <w:szCs w:val="28"/>
        </w:rPr>
      </w:pPr>
      <w:r>
        <w:rPr>
          <w:sz w:val="28"/>
          <w:szCs w:val="28"/>
        </w:rPr>
        <w:t>Глава ЗАТО Первомайский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О.А. Казанцева</w:t>
      </w:r>
    </w:p>
    <w:p w:rsidR="00437217" w:rsidRDefault="00437217" w:rsidP="005620A2">
      <w:pPr>
        <w:pStyle w:val="BodyText2"/>
        <w:spacing w:line="240" w:lineRule="auto"/>
        <w:ind w:right="-285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</w:t>
      </w:r>
    </w:p>
    <w:p w:rsidR="00437217" w:rsidRDefault="00437217" w:rsidP="005620A2">
      <w:pPr>
        <w:ind w:right="-285"/>
        <w:rPr>
          <w:sz w:val="28"/>
          <w:szCs w:val="28"/>
        </w:rPr>
      </w:pPr>
    </w:p>
    <w:p w:rsidR="00437217" w:rsidRDefault="00437217" w:rsidP="005620A2">
      <w:pPr>
        <w:ind w:right="-285"/>
        <w:rPr>
          <w:sz w:val="28"/>
          <w:szCs w:val="28"/>
        </w:rPr>
      </w:pPr>
      <w:r>
        <w:rPr>
          <w:sz w:val="28"/>
          <w:szCs w:val="28"/>
        </w:rPr>
        <w:t>ПОДГОТОВЛЕНО</w:t>
      </w:r>
    </w:p>
    <w:p w:rsidR="00437217" w:rsidRDefault="00437217" w:rsidP="005620A2">
      <w:pPr>
        <w:ind w:right="-285"/>
        <w:rPr>
          <w:sz w:val="28"/>
          <w:szCs w:val="28"/>
        </w:rPr>
      </w:pPr>
    </w:p>
    <w:p w:rsidR="00437217" w:rsidRPr="00E910DF" w:rsidRDefault="00437217" w:rsidP="005620A2">
      <w:pPr>
        <w:ind w:right="-285"/>
        <w:rPr>
          <w:sz w:val="28"/>
          <w:szCs w:val="28"/>
        </w:rPr>
      </w:pPr>
      <w:r>
        <w:rPr>
          <w:sz w:val="28"/>
          <w:szCs w:val="28"/>
        </w:rPr>
        <w:t>Заведующий организационно-</w:t>
      </w:r>
      <w:r w:rsidRPr="00E910DF">
        <w:rPr>
          <w:sz w:val="28"/>
          <w:szCs w:val="28"/>
        </w:rPr>
        <w:t>правовым отделом</w:t>
      </w:r>
    </w:p>
    <w:p w:rsidR="00437217" w:rsidRPr="00E910DF" w:rsidRDefault="00437217" w:rsidP="005620A2">
      <w:pPr>
        <w:ind w:right="-285"/>
        <w:rPr>
          <w:sz w:val="28"/>
          <w:szCs w:val="28"/>
        </w:rPr>
      </w:pPr>
      <w:r w:rsidRPr="00E910DF">
        <w:rPr>
          <w:sz w:val="28"/>
          <w:szCs w:val="28"/>
        </w:rPr>
        <w:t xml:space="preserve">администрации ЗАТО Первомайский </w:t>
      </w:r>
      <w:r w:rsidRPr="00E910DF">
        <w:rPr>
          <w:sz w:val="28"/>
          <w:szCs w:val="28"/>
        </w:rPr>
        <w:tab/>
      </w:r>
      <w:r w:rsidRPr="00E910DF">
        <w:rPr>
          <w:sz w:val="28"/>
          <w:szCs w:val="28"/>
        </w:rPr>
        <w:tab/>
      </w:r>
      <w:r w:rsidRPr="00E910DF">
        <w:rPr>
          <w:sz w:val="28"/>
          <w:szCs w:val="28"/>
        </w:rPr>
        <w:tab/>
      </w:r>
      <w:r w:rsidRPr="00E910DF">
        <w:rPr>
          <w:sz w:val="28"/>
          <w:szCs w:val="28"/>
        </w:rPr>
        <w:tab/>
        <w:t>Н.Б. Суслов</w:t>
      </w:r>
    </w:p>
    <w:p w:rsidR="00437217" w:rsidRPr="00E910DF" w:rsidRDefault="00437217" w:rsidP="005620A2">
      <w:pPr>
        <w:ind w:right="-285"/>
        <w:rPr>
          <w:sz w:val="28"/>
          <w:szCs w:val="28"/>
        </w:rPr>
      </w:pPr>
    </w:p>
    <w:p w:rsidR="00437217" w:rsidRDefault="00437217" w:rsidP="005620A2">
      <w:pPr>
        <w:ind w:right="-285"/>
        <w:rPr>
          <w:sz w:val="28"/>
          <w:szCs w:val="28"/>
        </w:rPr>
      </w:pPr>
      <w:r>
        <w:rPr>
          <w:sz w:val="28"/>
          <w:szCs w:val="28"/>
        </w:rPr>
        <w:t xml:space="preserve">СОГЛАСОВАНО </w:t>
      </w:r>
    </w:p>
    <w:p w:rsidR="00437217" w:rsidRDefault="00437217" w:rsidP="005620A2">
      <w:pPr>
        <w:ind w:right="-285"/>
        <w:rPr>
          <w:sz w:val="28"/>
          <w:szCs w:val="28"/>
        </w:rPr>
      </w:pPr>
    </w:p>
    <w:p w:rsidR="00437217" w:rsidRDefault="00437217" w:rsidP="005620A2">
      <w:pPr>
        <w:ind w:right="-285"/>
        <w:rPr>
          <w:sz w:val="28"/>
          <w:szCs w:val="28"/>
        </w:rPr>
      </w:pPr>
      <w:r>
        <w:rPr>
          <w:sz w:val="28"/>
          <w:szCs w:val="28"/>
        </w:rPr>
        <w:t>Заведующий юридическим отделом</w:t>
      </w:r>
    </w:p>
    <w:p w:rsidR="00437217" w:rsidRDefault="00437217" w:rsidP="005620A2">
      <w:pPr>
        <w:ind w:right="-285"/>
        <w:rPr>
          <w:sz w:val="28"/>
          <w:szCs w:val="28"/>
        </w:rPr>
      </w:pPr>
      <w:r>
        <w:rPr>
          <w:sz w:val="28"/>
          <w:szCs w:val="28"/>
        </w:rPr>
        <w:t>администрации ЗАТО Первомайский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И.Н. Малышева</w:t>
      </w:r>
    </w:p>
    <w:p w:rsidR="00437217" w:rsidRDefault="00437217" w:rsidP="005620A2">
      <w:pPr>
        <w:ind w:right="-285"/>
        <w:rPr>
          <w:sz w:val="28"/>
          <w:szCs w:val="28"/>
        </w:rPr>
      </w:pPr>
    </w:p>
    <w:p w:rsidR="00437217" w:rsidRDefault="00437217" w:rsidP="005620A2">
      <w:pPr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старшего инспектора по делопроизводству </w:t>
      </w:r>
    </w:p>
    <w:p w:rsidR="00437217" w:rsidRDefault="00437217" w:rsidP="005620A2">
      <w:pPr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отдела по управлению делами</w:t>
      </w:r>
    </w:p>
    <w:p w:rsidR="00437217" w:rsidRDefault="00437217" w:rsidP="005620A2">
      <w:pPr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ЗАТО Первомайский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Е.А. Рассохина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37217" w:rsidRDefault="00437217" w:rsidP="005620A2">
      <w:pPr>
        <w:ind w:left="57"/>
        <w:rPr>
          <w:sz w:val="22"/>
          <w:szCs w:val="22"/>
        </w:rPr>
        <w:sectPr w:rsidR="00437217">
          <w:pgSz w:w="11906" w:h="16838"/>
          <w:pgMar w:top="1134" w:right="850" w:bottom="1134" w:left="1701" w:header="709" w:footer="709" w:gutter="0"/>
          <w:cols w:space="720"/>
        </w:sectPr>
      </w:pPr>
      <w:r>
        <w:rPr>
          <w:sz w:val="22"/>
          <w:szCs w:val="22"/>
        </w:rPr>
        <w:t>Разослать: в прокуратуру, организационно-правовой отдел</w:t>
      </w:r>
    </w:p>
    <w:p w:rsidR="00437217" w:rsidRDefault="00437217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437217" w:rsidRDefault="00437217" w:rsidP="003056C3">
      <w:pPr>
        <w:ind w:left="4860"/>
        <w:rPr>
          <w:sz w:val="28"/>
          <w:szCs w:val="28"/>
        </w:rPr>
      </w:pPr>
    </w:p>
    <w:p w:rsidR="00437217" w:rsidRDefault="00437217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437217" w:rsidRPr="00327365" w:rsidRDefault="00437217" w:rsidP="003056C3">
      <w:pPr>
        <w:ind w:left="4860"/>
        <w:rPr>
          <w:i/>
          <w:iCs/>
          <w:sz w:val="28"/>
          <w:szCs w:val="28"/>
        </w:rPr>
      </w:pPr>
      <w:r>
        <w:rPr>
          <w:sz w:val="28"/>
          <w:szCs w:val="28"/>
        </w:rPr>
        <w:t>распоряжением администрацииЗАТО Первомайский</w:t>
      </w:r>
    </w:p>
    <w:p w:rsidR="00437217" w:rsidRPr="001A4A8A" w:rsidRDefault="00437217" w:rsidP="003056C3">
      <w:pPr>
        <w:ind w:left="4860"/>
        <w:rPr>
          <w:sz w:val="28"/>
          <w:szCs w:val="28"/>
        </w:rPr>
      </w:pPr>
      <w:r w:rsidRPr="001A4A8A">
        <w:rPr>
          <w:sz w:val="28"/>
          <w:szCs w:val="28"/>
        </w:rPr>
        <w:t>от №</w:t>
      </w:r>
    </w:p>
    <w:p w:rsidR="00437217" w:rsidRDefault="00437217" w:rsidP="00015F5E">
      <w:pPr>
        <w:jc w:val="center"/>
        <w:rPr>
          <w:b/>
          <w:bCs/>
          <w:sz w:val="28"/>
          <w:szCs w:val="28"/>
        </w:rPr>
      </w:pPr>
    </w:p>
    <w:p w:rsidR="00437217" w:rsidRPr="0029139A" w:rsidRDefault="00437217" w:rsidP="00015F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437217" w:rsidRDefault="00437217" w:rsidP="00015F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работы телефона доверия по вопросам противодействия коррупции </w:t>
      </w:r>
    </w:p>
    <w:p w:rsidR="00437217" w:rsidRDefault="00437217" w:rsidP="00015F5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администрации ЗАТО Первомайский</w:t>
      </w:r>
    </w:p>
    <w:p w:rsidR="00437217" w:rsidRPr="00327365" w:rsidRDefault="00437217" w:rsidP="00015F5E">
      <w:pPr>
        <w:jc w:val="center"/>
        <w:rPr>
          <w:i/>
          <w:iCs/>
          <w:sz w:val="28"/>
          <w:szCs w:val="28"/>
        </w:rPr>
      </w:pPr>
    </w:p>
    <w:p w:rsidR="00437217" w:rsidRDefault="00437217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 Порядок </w:t>
      </w:r>
      <w:r>
        <w:rPr>
          <w:sz w:val="28"/>
          <w:szCs w:val="28"/>
        </w:rPr>
        <w:t xml:space="preserve">работы </w:t>
      </w:r>
      <w:r w:rsidRPr="00651E64">
        <w:rPr>
          <w:sz w:val="28"/>
          <w:szCs w:val="28"/>
        </w:rPr>
        <w:t>телефона доверия по вопросам противодействия коррупции</w:t>
      </w:r>
      <w:r>
        <w:rPr>
          <w:sz w:val="28"/>
          <w:szCs w:val="28"/>
        </w:rPr>
        <w:t xml:space="preserve"> в администрации ЗАТО Первомайский(далее – Порядок) </w:t>
      </w:r>
      <w:r>
        <w:rPr>
          <w:sz w:val="28"/>
          <w:szCs w:val="28"/>
          <w:lang w:eastAsia="en-US"/>
        </w:rPr>
        <w:t xml:space="preserve">определяет правила организации работы </w:t>
      </w:r>
      <w:r w:rsidRPr="000D4C37">
        <w:rPr>
          <w:sz w:val="28"/>
          <w:szCs w:val="28"/>
          <w:lang w:eastAsia="en-US"/>
        </w:rPr>
        <w:t>телефона доверия по вопросам противодействия коррупции (далее – телефон доверия).</w:t>
      </w:r>
    </w:p>
    <w:p w:rsidR="00437217" w:rsidRPr="00327365" w:rsidRDefault="00437217" w:rsidP="00327365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Телефон доверия – канал связи с гражданами и организациями, созданный в целях получения дополнительной информации для совершенствования деятельности администрации ЗАТО Первомайский</w:t>
      </w:r>
      <w:r w:rsidRPr="000D4C37">
        <w:rPr>
          <w:sz w:val="28"/>
          <w:szCs w:val="28"/>
          <w:lang w:eastAsia="en-US"/>
        </w:rPr>
        <w:t>по вопросам</w:t>
      </w:r>
      <w:r>
        <w:rPr>
          <w:sz w:val="28"/>
          <w:szCs w:val="28"/>
          <w:lang w:eastAsia="en-US"/>
        </w:rPr>
        <w:t xml:space="preserve"> противодействия коррупции, оперативного реагирования на возможные коррупционные проявления в деятельности </w:t>
      </w:r>
      <w:r>
        <w:rPr>
          <w:sz w:val="28"/>
          <w:szCs w:val="28"/>
        </w:rPr>
        <w:t>муниципальных служащихадминистрации ЗАТО Первомайский</w:t>
      </w:r>
      <w:r w:rsidRPr="000D4C37">
        <w:rPr>
          <w:sz w:val="28"/>
          <w:szCs w:val="28"/>
        </w:rPr>
        <w:t>и руководителей</w:t>
      </w:r>
      <w:r>
        <w:rPr>
          <w:sz w:val="28"/>
          <w:szCs w:val="28"/>
        </w:rPr>
        <w:t xml:space="preserve"> муниципальных учреждений, подведомственных администрации ЗАТО Первомайский</w:t>
      </w:r>
      <w:r w:rsidRPr="00327365">
        <w:rPr>
          <w:i/>
          <w:iCs/>
          <w:sz w:val="28"/>
          <w:szCs w:val="28"/>
          <w:lang w:eastAsia="en-US"/>
        </w:rPr>
        <w:t>.</w:t>
      </w:r>
    </w:p>
    <w:p w:rsidR="00437217" w:rsidRPr="004A7744" w:rsidRDefault="00437217" w:rsidP="004A774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bookmarkStart w:id="1" w:name="Par2"/>
      <w:bookmarkEnd w:id="1"/>
      <w:r>
        <w:rPr>
          <w:sz w:val="28"/>
          <w:szCs w:val="28"/>
          <w:lang w:eastAsia="en-US"/>
        </w:rPr>
        <w:t xml:space="preserve">3. По телефону доверия принимается информация о фактах коррупционных проявлений, конфликта интересов в действиях лиц, указанных </w:t>
      </w:r>
      <w:r w:rsidRPr="00C51D44">
        <w:rPr>
          <w:sz w:val="28"/>
          <w:szCs w:val="28"/>
          <w:lang w:eastAsia="en-US"/>
        </w:rPr>
        <w:t>в пункте 2 настоящего Порядка</w:t>
      </w:r>
      <w:r>
        <w:rPr>
          <w:sz w:val="28"/>
          <w:szCs w:val="28"/>
          <w:lang w:eastAsia="en-US"/>
        </w:rPr>
        <w:t xml:space="preserve">, а также несоблюдения ими ограничений и запретов, установленных </w:t>
      </w:r>
      <w:hyperlink r:id="rId9" w:history="1">
        <w:r w:rsidRPr="00C52D29">
          <w:rPr>
            <w:sz w:val="28"/>
            <w:szCs w:val="28"/>
            <w:lang w:eastAsia="en-US"/>
          </w:rPr>
          <w:t>законодательством</w:t>
        </w:r>
      </w:hyperlink>
      <w:r>
        <w:rPr>
          <w:sz w:val="28"/>
          <w:szCs w:val="28"/>
          <w:lang w:eastAsia="en-US"/>
        </w:rPr>
        <w:t xml:space="preserve"> Российской Федерации.</w:t>
      </w:r>
    </w:p>
    <w:p w:rsidR="00437217" w:rsidRPr="00AE4561" w:rsidRDefault="00437217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 Информация о номере телефона доверия размещается на официальном информационном сайте администрации ЗАТО Первомайскийв информационно-</w:t>
      </w:r>
      <w:r w:rsidRPr="004A7744">
        <w:rPr>
          <w:sz w:val="28"/>
          <w:szCs w:val="28"/>
          <w:lang w:eastAsia="en-US"/>
        </w:rPr>
        <w:t>телекоммуникационной сети «Интернет» в разделе «Противодействие коррупции</w:t>
      </w:r>
      <w:r>
        <w:rPr>
          <w:sz w:val="28"/>
          <w:szCs w:val="28"/>
          <w:lang w:eastAsia="en-US"/>
        </w:rPr>
        <w:t xml:space="preserve">»,а также на </w:t>
      </w:r>
      <w:r w:rsidRPr="004A7744">
        <w:rPr>
          <w:sz w:val="28"/>
          <w:szCs w:val="28"/>
          <w:lang w:eastAsia="en-US"/>
        </w:rPr>
        <w:t>информационных стендах, расположенных в помещени</w:t>
      </w:r>
      <w:r>
        <w:rPr>
          <w:sz w:val="28"/>
          <w:szCs w:val="28"/>
          <w:lang w:eastAsia="en-US"/>
        </w:rPr>
        <w:t xml:space="preserve">яхадминистрации ЗАТО Первомайский иподведомственных ей </w:t>
      </w:r>
      <w:r>
        <w:rPr>
          <w:sz w:val="28"/>
          <w:szCs w:val="28"/>
        </w:rPr>
        <w:t>муниципальных учреждений</w:t>
      </w:r>
      <w:r w:rsidRPr="004A7744">
        <w:rPr>
          <w:sz w:val="28"/>
          <w:szCs w:val="28"/>
          <w:lang w:eastAsia="en-US"/>
        </w:rPr>
        <w:t>.</w:t>
      </w:r>
    </w:p>
    <w:p w:rsidR="00437217" w:rsidRDefault="00437217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 Телефон доверия устанавливается в организационно-правовом отделе администрации ЗАТО Первомайский. </w:t>
      </w:r>
    </w:p>
    <w:p w:rsidR="00437217" w:rsidRPr="00A837DA" w:rsidRDefault="00437217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Для организации телефона доверия используется номер телефонной связи (83366) 2-42-39</w:t>
      </w:r>
      <w:r>
        <w:rPr>
          <w:sz w:val="28"/>
          <w:szCs w:val="28"/>
        </w:rPr>
        <w:t xml:space="preserve">. </w:t>
      </w:r>
    </w:p>
    <w:p w:rsidR="00437217" w:rsidRPr="00AE4561" w:rsidRDefault="00437217" w:rsidP="0067290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761BC3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AE4561">
        <w:rPr>
          <w:sz w:val="28"/>
          <w:szCs w:val="28"/>
          <w:lang w:eastAsia="en-US"/>
        </w:rPr>
        <w:t xml:space="preserve">Прием обращений по телефону доверия осуществляется </w:t>
      </w:r>
      <w:r>
        <w:rPr>
          <w:sz w:val="28"/>
          <w:szCs w:val="28"/>
          <w:lang w:eastAsia="en-US"/>
        </w:rPr>
        <w:t>муниципальными служащими организационно-правового отдела администрации ЗАТО Первомайский ежедневно, кроме праздничных и выходных дней, по следующему графику:</w:t>
      </w:r>
    </w:p>
    <w:p w:rsidR="00437217" w:rsidRDefault="00437217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 понедельника по четверг с 08.40 до 18.00 по московскому времени;</w:t>
      </w:r>
    </w:p>
    <w:p w:rsidR="00437217" w:rsidRDefault="00437217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пятницу с 8.40 до 16.20 по московскому времени;</w:t>
      </w:r>
    </w:p>
    <w:p w:rsidR="00437217" w:rsidRPr="00AE4561" w:rsidRDefault="00437217" w:rsidP="00AE456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технический перерыв с 13.00 до 14.00 по московскому времени. </w:t>
      </w:r>
    </w:p>
    <w:p w:rsidR="00437217" w:rsidRDefault="00437217" w:rsidP="00766FC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7. Все обращения, поступающие по телефону доверия, не позднее следующего рабочего дня подлежат обязательному внесению в журнал регистрации обращений граждан и организаций, поступивших по телефону доверия по вопросам противодействия </w:t>
      </w:r>
      <w:r w:rsidRPr="009061E7">
        <w:rPr>
          <w:sz w:val="28"/>
          <w:szCs w:val="28"/>
          <w:lang w:eastAsia="en-US"/>
        </w:rPr>
        <w:t xml:space="preserve">коррупции (далее – </w:t>
      </w:r>
      <w:r>
        <w:rPr>
          <w:sz w:val="28"/>
          <w:szCs w:val="28"/>
          <w:lang w:eastAsia="en-US"/>
        </w:rPr>
        <w:t>ж</w:t>
      </w:r>
      <w:r w:rsidRPr="009061E7">
        <w:rPr>
          <w:sz w:val="28"/>
          <w:szCs w:val="28"/>
          <w:lang w:eastAsia="en-US"/>
        </w:rPr>
        <w:t xml:space="preserve">урнал), согласно </w:t>
      </w:r>
      <w:hyperlink r:id="rId10" w:history="1">
        <w:r w:rsidRPr="009061E7">
          <w:rPr>
            <w:sz w:val="28"/>
            <w:szCs w:val="28"/>
            <w:lang w:eastAsia="en-US"/>
          </w:rPr>
          <w:t>приложению № 1</w:t>
        </w:r>
      </w:hyperlink>
      <w:r>
        <w:rPr>
          <w:sz w:val="28"/>
          <w:szCs w:val="28"/>
          <w:lang w:eastAsia="en-US"/>
        </w:rPr>
        <w:t xml:space="preserve"> и оформляются согласно </w:t>
      </w:r>
      <w:hyperlink r:id="rId11" w:history="1">
        <w:r w:rsidRPr="000A4A47">
          <w:rPr>
            <w:sz w:val="28"/>
            <w:szCs w:val="28"/>
            <w:lang w:eastAsia="en-US"/>
          </w:rPr>
          <w:t>приложению № 2</w:t>
        </w:r>
      </w:hyperlink>
      <w:r>
        <w:rPr>
          <w:sz w:val="28"/>
          <w:szCs w:val="28"/>
          <w:lang w:eastAsia="en-US"/>
        </w:rPr>
        <w:t>.</w:t>
      </w:r>
    </w:p>
    <w:p w:rsidR="00437217" w:rsidRDefault="00437217" w:rsidP="004E35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8. </w:t>
      </w:r>
      <w:r w:rsidRPr="00BE0E68">
        <w:rPr>
          <w:sz w:val="28"/>
          <w:szCs w:val="28"/>
          <w:lang w:eastAsia="en-US"/>
        </w:rPr>
        <w:t xml:space="preserve">Обращения без указания фамилии гражданина, направившего обращение, или почтового адреса, по которому должен быть направлен ответ, </w:t>
      </w:r>
      <w:r w:rsidRPr="00BE0E68">
        <w:rPr>
          <w:color w:val="000000"/>
          <w:sz w:val="28"/>
          <w:szCs w:val="28"/>
        </w:rPr>
        <w:t>остаются без ответа</w:t>
      </w:r>
      <w:r w:rsidRPr="00BE0E68">
        <w:rPr>
          <w:sz w:val="28"/>
          <w:szCs w:val="28"/>
          <w:lang w:eastAsia="en-US"/>
        </w:rPr>
        <w:t>.</w:t>
      </w:r>
    </w:p>
    <w:p w:rsidR="00437217" w:rsidRDefault="00437217" w:rsidP="003066A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Если в таких обращениях содержится информация о подготавливаемом, совершаемом или совершенном противоправном деянии, а также о лице (лицах), его подготавливающем, совершающем или совершившем, такие обращения не позднее следующего рабочего дня с момента их получения передаются в правоохранительные органы в соответствии с их компетенцией.</w:t>
      </w:r>
    </w:p>
    <w:p w:rsidR="00437217" w:rsidRDefault="00437217" w:rsidP="003066A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9. </w:t>
      </w:r>
      <w:r w:rsidRPr="00BE0E68">
        <w:rPr>
          <w:sz w:val="28"/>
          <w:szCs w:val="28"/>
          <w:lang w:eastAsia="en-US"/>
        </w:rPr>
        <w:t>Администрация</w:t>
      </w:r>
      <w:r>
        <w:rPr>
          <w:sz w:val="28"/>
          <w:szCs w:val="28"/>
          <w:lang w:eastAsia="en-US"/>
        </w:rPr>
        <w:t xml:space="preserve"> ЗАТО Первомайский </w:t>
      </w:r>
      <w:r w:rsidRPr="00BE0E68">
        <w:rPr>
          <w:sz w:val="28"/>
          <w:szCs w:val="28"/>
          <w:lang w:eastAsia="en-US"/>
        </w:rPr>
        <w:t>или должностное лицо при получении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сообщитьгражданину, направившему обращение, о недопустимости злоупотребления правом.</w:t>
      </w:r>
    </w:p>
    <w:p w:rsidR="00437217" w:rsidRDefault="00437217" w:rsidP="003066A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10. Обращения, содержащие вопросы, решение которых не входит в компетенцию администрации ЗАТО Первомайский, направляются в течение семи дней со дня их регистрации в соответствующий орган или соответствующему должностному лицу, в компетенцию которых входит решение поставленных в обращениях вопросов, с уведомлением гражданина или организации о переадресации его (ее) обращения.</w:t>
      </w:r>
    </w:p>
    <w:p w:rsidR="00437217" w:rsidRDefault="00437217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11. </w:t>
      </w:r>
      <w:r>
        <w:rPr>
          <w:sz w:val="28"/>
          <w:szCs w:val="28"/>
        </w:rPr>
        <w:t xml:space="preserve">Обращения, поступившие по телефону доверия, рассматриваются в порядке и сроки, которые установлены Федеральным </w:t>
      </w:r>
      <w:hyperlink r:id="rId12" w:history="1">
        <w:r w:rsidRPr="00AC5013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02.05.2006 № 59-ФЗ «О порядке рассмотрения обращений граждан Российской Федерации».</w:t>
      </w:r>
    </w:p>
    <w:p w:rsidR="00437217" w:rsidRDefault="00437217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12. Организацию работы телефона доверия осуществляют муниципальные служащие организационно-правового отдела администрации ЗАТО Первомайский, которые:</w:t>
      </w:r>
    </w:p>
    <w:p w:rsidR="00437217" w:rsidRDefault="00437217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фиксируют на бумажном носителе текст обращения;</w:t>
      </w:r>
    </w:p>
    <w:p w:rsidR="00437217" w:rsidRDefault="00437217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регистрируют обращение в журнале;</w:t>
      </w:r>
    </w:p>
    <w:p w:rsidR="00437217" w:rsidRDefault="00437217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анализируют и обобщают обращения, поступившие по телефону доверия, в целях разработки и реализации антикоррупционных мероприятий.</w:t>
      </w:r>
    </w:p>
    <w:p w:rsidR="00437217" w:rsidRDefault="00437217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13. Муниципальные служащие администрации ЗАТО Первомайский, работающие с информацией, полученной по телефону доверия, несут персональную ответственность за соблюдение конфиденциальности полученных сведений в соответствии с законодательством Российской Федерации.</w:t>
      </w:r>
    </w:p>
    <w:p w:rsidR="00437217" w:rsidRDefault="00437217" w:rsidP="003056C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14. Использование телефона доверия в личных целях, запрещено.</w:t>
      </w: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r w:rsidRPr="002B1959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</w:t>
      </w:r>
    </w:p>
    <w:p w:rsidR="00437217" w:rsidRPr="002B1959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437217" w:rsidRPr="00CA0364" w:rsidRDefault="00437217" w:rsidP="000601C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A0364">
        <w:rPr>
          <w:b/>
          <w:bCs/>
          <w:sz w:val="28"/>
          <w:szCs w:val="28"/>
        </w:rPr>
        <w:t>ЖУРНАЛ</w:t>
      </w:r>
    </w:p>
    <w:p w:rsidR="00437217" w:rsidRDefault="00437217" w:rsidP="000601C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A0364">
        <w:rPr>
          <w:b/>
          <w:bCs/>
          <w:sz w:val="28"/>
          <w:szCs w:val="28"/>
        </w:rPr>
        <w:t xml:space="preserve">регистрации обращений граждан и организаций, </w:t>
      </w:r>
    </w:p>
    <w:p w:rsidR="00437217" w:rsidRDefault="00437217" w:rsidP="000601C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A0364">
        <w:rPr>
          <w:b/>
          <w:bCs/>
          <w:sz w:val="28"/>
          <w:szCs w:val="28"/>
        </w:rPr>
        <w:t xml:space="preserve">поступивших по телефону доверия </w:t>
      </w:r>
    </w:p>
    <w:p w:rsidR="00437217" w:rsidRPr="00CA0364" w:rsidRDefault="00437217" w:rsidP="000601C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A0364">
        <w:rPr>
          <w:b/>
          <w:bCs/>
          <w:sz w:val="28"/>
          <w:szCs w:val="28"/>
        </w:rPr>
        <w:t>по вопросам противодействия коррупции</w:t>
      </w:r>
    </w:p>
    <w:tbl>
      <w:tblPr>
        <w:tblW w:w="9560" w:type="dxa"/>
        <w:tblInd w:w="-60" w:type="dxa"/>
        <w:tblLayout w:type="fixed"/>
        <w:tblCellMar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1134"/>
        <w:gridCol w:w="1275"/>
        <w:gridCol w:w="1701"/>
        <w:gridCol w:w="1560"/>
        <w:gridCol w:w="2409"/>
        <w:gridCol w:w="993"/>
      </w:tblGrid>
      <w:tr w:rsidR="00437217" w:rsidRPr="00DD6E31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17" w:rsidRPr="00DD6E31" w:rsidRDefault="00437217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17" w:rsidRPr="00DD6E31" w:rsidRDefault="00437217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Дата, время регист</w:t>
            </w:r>
            <w:r>
              <w:t>-рацииобра</w:t>
            </w:r>
            <w:r w:rsidRPr="00DD6E31">
              <w:t>ще</w:t>
            </w:r>
            <w:r>
              <w:t>-</w:t>
            </w:r>
            <w:r w:rsidRPr="00DD6E31"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17" w:rsidRPr="00DD6E31" w:rsidRDefault="00437217" w:rsidP="002B5F48">
            <w:pPr>
              <w:autoSpaceDE w:val="0"/>
              <w:autoSpaceDN w:val="0"/>
              <w:adjustRightInd w:val="0"/>
              <w:jc w:val="center"/>
            </w:pPr>
            <w:r>
              <w:t>Краткое содержа-</w:t>
            </w:r>
            <w:r w:rsidRPr="00DD6E31">
              <w:t>ние обращения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17" w:rsidRPr="00DD6E31" w:rsidRDefault="00437217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Фамилия, имя, отчество (последнее – при наличии)</w:t>
            </w:r>
            <w:r>
              <w:t xml:space="preserve"> абонента (при наличии информа</w:t>
            </w:r>
            <w:r w:rsidRPr="00DD6E31">
              <w:t>ции)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17" w:rsidRPr="00DD6E31" w:rsidRDefault="00437217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Адрес, телефо</w:t>
            </w:r>
            <w:r>
              <w:t>н абонента (при наличии информа</w:t>
            </w:r>
            <w:r w:rsidRPr="00DD6E31">
              <w:t>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17" w:rsidRPr="00DD6E31" w:rsidRDefault="00437217" w:rsidP="00EA3E16">
            <w:pPr>
              <w:autoSpaceDE w:val="0"/>
              <w:autoSpaceDN w:val="0"/>
              <w:adjustRightInd w:val="0"/>
              <w:jc w:val="center"/>
            </w:pPr>
            <w:r w:rsidRPr="00DD6E31">
              <w:t xml:space="preserve">Фамилия, имя, отчество (последнее – при наличии) </w:t>
            </w:r>
            <w:r>
              <w:t>муниципального</w:t>
            </w:r>
            <w:r w:rsidRPr="00DD6E31">
              <w:t xml:space="preserve"> служащего, обработавшего обращение, подпись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17" w:rsidRPr="00DD6E31" w:rsidRDefault="00437217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Приня</w:t>
            </w:r>
            <w:r>
              <w:t>-</w:t>
            </w:r>
            <w:r w:rsidRPr="00DD6E31">
              <w:t>тые меры</w:t>
            </w:r>
          </w:p>
        </w:tc>
      </w:tr>
      <w:tr w:rsidR="0043721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17" w:rsidRDefault="00437217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17" w:rsidRDefault="00437217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17" w:rsidRDefault="00437217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17" w:rsidRDefault="00437217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17" w:rsidRDefault="00437217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17" w:rsidRDefault="00437217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17" w:rsidRDefault="00437217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r w:rsidRPr="002B1959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2</w:t>
      </w:r>
    </w:p>
    <w:p w:rsidR="00437217" w:rsidRPr="002B1959" w:rsidRDefault="00437217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437217" w:rsidRDefault="00437217" w:rsidP="00101B00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437217" w:rsidRPr="00F86512" w:rsidRDefault="00437217" w:rsidP="00101B00">
      <w:pPr>
        <w:pStyle w:val="Heading1"/>
        <w:keepNext w:val="0"/>
        <w:autoSpaceDE w:val="0"/>
        <w:autoSpaceDN w:val="0"/>
        <w:adjustRightInd w:val="0"/>
        <w:spacing w:before="720" w:line="240" w:lineRule="auto"/>
        <w:rPr>
          <w:sz w:val="28"/>
          <w:szCs w:val="28"/>
        </w:rPr>
      </w:pPr>
      <w:bookmarkStart w:id="2" w:name="Par102"/>
      <w:bookmarkEnd w:id="2"/>
      <w:r w:rsidRPr="00F86512">
        <w:rPr>
          <w:sz w:val="28"/>
          <w:szCs w:val="28"/>
        </w:rPr>
        <w:t>ОБРАЩЕНИЕ</w:t>
      </w:r>
      <w:r>
        <w:rPr>
          <w:sz w:val="28"/>
          <w:szCs w:val="28"/>
        </w:rPr>
        <w:t>,</w:t>
      </w:r>
    </w:p>
    <w:p w:rsidR="00437217" w:rsidRPr="00F86512" w:rsidRDefault="00437217" w:rsidP="00101B00">
      <w:pPr>
        <w:pStyle w:val="Heading1"/>
        <w:keepNext w:val="0"/>
        <w:autoSpaceDE w:val="0"/>
        <w:autoSpaceDN w:val="0"/>
        <w:adjustRightInd w:val="0"/>
        <w:spacing w:after="480" w:line="240" w:lineRule="auto"/>
        <w:rPr>
          <w:sz w:val="28"/>
          <w:szCs w:val="28"/>
        </w:rPr>
      </w:pPr>
      <w:r w:rsidRPr="00F86512">
        <w:rPr>
          <w:sz w:val="28"/>
          <w:szCs w:val="28"/>
        </w:rPr>
        <w:t>поступившее по телефону доверия</w:t>
      </w:r>
      <w:r w:rsidRPr="00F86512">
        <w:rPr>
          <w:sz w:val="28"/>
          <w:szCs w:val="28"/>
        </w:rPr>
        <w:br/>
        <w:t>по вопросам противодействия коррупции</w:t>
      </w:r>
    </w:p>
    <w:p w:rsidR="00437217" w:rsidRPr="00844AA4" w:rsidRDefault="00437217" w:rsidP="00101B00">
      <w:pPr>
        <w:pStyle w:val="Heading1"/>
        <w:keepNext w:val="0"/>
        <w:autoSpaceDE w:val="0"/>
        <w:autoSpaceDN w:val="0"/>
        <w:adjustRightInd w:val="0"/>
        <w:spacing w:line="240" w:lineRule="auto"/>
        <w:jc w:val="both"/>
        <w:rPr>
          <w:b w:val="0"/>
          <w:bCs w:val="0"/>
          <w:sz w:val="28"/>
          <w:szCs w:val="28"/>
        </w:rPr>
      </w:pPr>
      <w:r w:rsidRPr="00844AA4">
        <w:rPr>
          <w:b w:val="0"/>
          <w:bCs w:val="0"/>
          <w:sz w:val="28"/>
          <w:szCs w:val="28"/>
        </w:rPr>
        <w:t>Дата, время:</w:t>
      </w:r>
    </w:p>
    <w:p w:rsidR="00437217" w:rsidRDefault="00437217" w:rsidP="00101B00">
      <w:r>
        <w:t>_____________________________________________________________________________</w:t>
      </w:r>
    </w:p>
    <w:p w:rsidR="00437217" w:rsidRPr="0030488F" w:rsidRDefault="00437217" w:rsidP="00101B00">
      <w:pPr>
        <w:jc w:val="center"/>
      </w:pPr>
      <w:r w:rsidRPr="0030488F">
        <w:t xml:space="preserve">(указывается дата, время поступления обращения на телефон доверия </w:t>
      </w:r>
      <w:r>
        <w:br/>
      </w:r>
      <w:r w:rsidRPr="0030488F">
        <w:t>(число, месяц, год, час, минуты)</w:t>
      </w:r>
    </w:p>
    <w:p w:rsidR="00437217" w:rsidRDefault="00437217" w:rsidP="00101B00">
      <w:pPr>
        <w:pStyle w:val="Heading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 w:val="0"/>
          <w:sz w:val="28"/>
          <w:szCs w:val="28"/>
        </w:rPr>
      </w:pPr>
      <w:r w:rsidRPr="0077199F">
        <w:rPr>
          <w:b w:val="0"/>
          <w:bCs w:val="0"/>
          <w:sz w:val="28"/>
          <w:szCs w:val="28"/>
        </w:rPr>
        <w:t>Фамилия, имя, отчество, название организации:</w:t>
      </w:r>
    </w:p>
    <w:p w:rsidR="00437217" w:rsidRPr="0077199F" w:rsidRDefault="00437217" w:rsidP="00101B00">
      <w:r>
        <w:t>_____________________________________________________________________________</w:t>
      </w:r>
    </w:p>
    <w:p w:rsidR="00437217" w:rsidRPr="0030488F" w:rsidRDefault="00437217" w:rsidP="00101B00">
      <w:pPr>
        <w:jc w:val="center"/>
      </w:pPr>
      <w:r w:rsidRPr="0030488F">
        <w:t xml:space="preserve">(указывается фамилия, имя, отчество (последнее – при наличии) гражданина, </w:t>
      </w:r>
      <w:r>
        <w:br/>
      </w:r>
      <w:r w:rsidRPr="0030488F">
        <w:t>название организации</w:t>
      </w:r>
    </w:p>
    <w:p w:rsidR="00437217" w:rsidRPr="0077199F" w:rsidRDefault="00437217" w:rsidP="00101B00">
      <w:r w:rsidRPr="0077199F">
        <w:t>____________________________________________________________________________</w:t>
      </w:r>
      <w:r>
        <w:t>_</w:t>
      </w:r>
    </w:p>
    <w:p w:rsidR="00437217" w:rsidRPr="0030488F" w:rsidRDefault="00437217" w:rsidP="00101B00">
      <w:pPr>
        <w:jc w:val="center"/>
      </w:pPr>
      <w:r w:rsidRPr="0030488F">
        <w:t xml:space="preserve">либо делается запись о том, что гражданин не сообщил </w:t>
      </w:r>
      <w:r>
        <w:t>фамилию</w:t>
      </w:r>
      <w:r w:rsidRPr="0030488F">
        <w:t>, имя, отчество (последнее – при наличии), название организации)</w:t>
      </w:r>
    </w:p>
    <w:p w:rsidR="00437217" w:rsidRDefault="00437217" w:rsidP="00101B00">
      <w:pPr>
        <w:pStyle w:val="Heading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 w:val="0"/>
          <w:sz w:val="28"/>
          <w:szCs w:val="28"/>
        </w:rPr>
      </w:pPr>
      <w:r w:rsidRPr="0077199F">
        <w:rPr>
          <w:b w:val="0"/>
          <w:bCs w:val="0"/>
          <w:sz w:val="28"/>
          <w:szCs w:val="28"/>
        </w:rPr>
        <w:t>Место проживания гражданина, юридический адрес организации:</w:t>
      </w:r>
    </w:p>
    <w:p w:rsidR="00437217" w:rsidRPr="0077199F" w:rsidRDefault="00437217" w:rsidP="00101B00">
      <w:r>
        <w:t>_____________________________________________________________________________</w:t>
      </w:r>
    </w:p>
    <w:p w:rsidR="00437217" w:rsidRPr="0030488F" w:rsidRDefault="00437217" w:rsidP="00101B00">
      <w:pPr>
        <w:jc w:val="center"/>
      </w:pPr>
      <w:r w:rsidRPr="0030488F">
        <w:t>(указывается адрес, который сообщил гражданин,</w:t>
      </w:r>
    </w:p>
    <w:p w:rsidR="00437217" w:rsidRPr="00C67BC0" w:rsidRDefault="00437217" w:rsidP="00101B00">
      <w:r w:rsidRPr="00C67BC0">
        <w:t>__________________________________________________________________________</w:t>
      </w:r>
      <w:r>
        <w:t>__</w:t>
      </w:r>
      <w:r w:rsidRPr="00C67BC0">
        <w:t>_</w:t>
      </w:r>
    </w:p>
    <w:p w:rsidR="00437217" w:rsidRPr="0030488F" w:rsidRDefault="00437217" w:rsidP="00101B00">
      <w:pPr>
        <w:jc w:val="center"/>
      </w:pPr>
      <w:r w:rsidRPr="0030488F">
        <w:t>либо делается запись о том, что гражданин адрес не сообщил)</w:t>
      </w:r>
    </w:p>
    <w:p w:rsidR="00437217" w:rsidRPr="00391949" w:rsidRDefault="00437217" w:rsidP="00101B00">
      <w:pPr>
        <w:pStyle w:val="Heading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 w:val="0"/>
          <w:sz w:val="28"/>
          <w:szCs w:val="28"/>
        </w:rPr>
      </w:pPr>
      <w:r w:rsidRPr="00391949">
        <w:rPr>
          <w:b w:val="0"/>
          <w:bCs w:val="0"/>
          <w:sz w:val="28"/>
          <w:szCs w:val="28"/>
        </w:rPr>
        <w:t>Контактный телефон:</w:t>
      </w:r>
    </w:p>
    <w:p w:rsidR="00437217" w:rsidRPr="00553064" w:rsidRDefault="00437217" w:rsidP="00101B00">
      <w:r w:rsidRPr="00553064">
        <w:t>________________________________________________________________</w:t>
      </w:r>
      <w:r>
        <w:t>_____________</w:t>
      </w:r>
    </w:p>
    <w:p w:rsidR="00437217" w:rsidRPr="0030488F" w:rsidRDefault="00437217" w:rsidP="00101B00">
      <w:pPr>
        <w:jc w:val="center"/>
      </w:pPr>
      <w:r w:rsidRPr="0030488F">
        <w:t>(номер телефона, с которо</w:t>
      </w:r>
      <w:r>
        <w:t>го звонил и (</w:t>
      </w:r>
      <w:r w:rsidRPr="0030488F">
        <w:t>или</w:t>
      </w:r>
      <w:r>
        <w:t>)</w:t>
      </w:r>
      <w:r w:rsidRPr="0030488F">
        <w:t xml:space="preserve"> который сообщил г</w:t>
      </w:r>
      <w:r>
        <w:t>ражданин,</w:t>
      </w:r>
    </w:p>
    <w:p w:rsidR="00437217" w:rsidRPr="00553064" w:rsidRDefault="00437217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437217" w:rsidRPr="0030488F" w:rsidRDefault="00437217" w:rsidP="00101B00">
      <w:pPr>
        <w:jc w:val="center"/>
      </w:pPr>
      <w:r w:rsidRPr="0030488F">
        <w:t>либо делается запись о то</w:t>
      </w:r>
      <w:r>
        <w:t>м, что телефон не определился и (</w:t>
      </w:r>
      <w:r w:rsidRPr="0030488F">
        <w:t>или</w:t>
      </w:r>
      <w:r>
        <w:t>)</w:t>
      </w:r>
      <w:r w:rsidRPr="0030488F">
        <w:t xml:space="preserve"> гражданин</w:t>
      </w:r>
      <w:r>
        <w:br/>
      </w:r>
      <w:r w:rsidRPr="0030488F">
        <w:t>номер телефона не сообщил)</w:t>
      </w:r>
    </w:p>
    <w:p w:rsidR="00437217" w:rsidRPr="00553064" w:rsidRDefault="00437217" w:rsidP="00101B00">
      <w:pPr>
        <w:pStyle w:val="Heading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 w:val="0"/>
          <w:sz w:val="28"/>
          <w:szCs w:val="28"/>
        </w:rPr>
      </w:pPr>
      <w:r w:rsidRPr="00553064">
        <w:rPr>
          <w:b w:val="0"/>
          <w:bCs w:val="0"/>
          <w:sz w:val="28"/>
          <w:szCs w:val="28"/>
        </w:rPr>
        <w:t>Содержание обращения:</w:t>
      </w:r>
    </w:p>
    <w:p w:rsidR="00437217" w:rsidRPr="00553064" w:rsidRDefault="00437217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437217" w:rsidRPr="00553064" w:rsidRDefault="00437217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437217" w:rsidRPr="00553064" w:rsidRDefault="00437217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437217" w:rsidRPr="00553064" w:rsidRDefault="00437217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437217" w:rsidRPr="00553064" w:rsidRDefault="00437217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437217" w:rsidRPr="00553064" w:rsidRDefault="00437217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437217" w:rsidRPr="00553064" w:rsidRDefault="00437217" w:rsidP="00101B00">
      <w:pPr>
        <w:pStyle w:val="Heading1"/>
        <w:keepNext w:val="0"/>
        <w:autoSpaceDE w:val="0"/>
        <w:autoSpaceDN w:val="0"/>
        <w:adjustRightInd w:val="0"/>
        <w:spacing w:before="120" w:after="120" w:line="240" w:lineRule="auto"/>
        <w:jc w:val="both"/>
        <w:rPr>
          <w:b w:val="0"/>
          <w:bCs w:val="0"/>
          <w:sz w:val="28"/>
          <w:szCs w:val="28"/>
        </w:rPr>
      </w:pPr>
      <w:r w:rsidRPr="00553064">
        <w:rPr>
          <w:b w:val="0"/>
          <w:bCs w:val="0"/>
          <w:sz w:val="28"/>
          <w:szCs w:val="28"/>
        </w:rPr>
        <w:t xml:space="preserve">Обращение </w:t>
      </w:r>
      <w:r>
        <w:rPr>
          <w:b w:val="0"/>
          <w:bCs w:val="0"/>
          <w:sz w:val="28"/>
          <w:szCs w:val="28"/>
        </w:rPr>
        <w:t>оформил</w:t>
      </w:r>
      <w:r w:rsidRPr="00553064">
        <w:rPr>
          <w:b w:val="0"/>
          <w:bCs w:val="0"/>
          <w:sz w:val="28"/>
          <w:szCs w:val="28"/>
        </w:rPr>
        <w:t>:</w:t>
      </w:r>
    </w:p>
    <w:p w:rsidR="00437217" w:rsidRPr="00553064" w:rsidRDefault="00437217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437217" w:rsidRPr="0030488F" w:rsidRDefault="00437217" w:rsidP="00101B00">
      <w:pPr>
        <w:pStyle w:val="Heading1"/>
        <w:keepNext w:val="0"/>
        <w:autoSpaceDE w:val="0"/>
        <w:autoSpaceDN w:val="0"/>
        <w:adjustRightInd w:val="0"/>
        <w:rPr>
          <w:b w:val="0"/>
          <w:bCs w:val="0"/>
          <w:sz w:val="24"/>
          <w:szCs w:val="24"/>
        </w:rPr>
      </w:pPr>
      <w:r w:rsidRPr="0030488F">
        <w:rPr>
          <w:b w:val="0"/>
          <w:bCs w:val="0"/>
          <w:sz w:val="24"/>
          <w:szCs w:val="24"/>
        </w:rPr>
        <w:t xml:space="preserve">(должность, инициалы и фамилия, подпись лица, </w:t>
      </w:r>
      <w:r>
        <w:rPr>
          <w:b w:val="0"/>
          <w:bCs w:val="0"/>
          <w:sz w:val="24"/>
          <w:szCs w:val="24"/>
        </w:rPr>
        <w:t>оформившегообращение</w:t>
      </w:r>
      <w:r w:rsidRPr="0030488F">
        <w:rPr>
          <w:b w:val="0"/>
          <w:bCs w:val="0"/>
          <w:sz w:val="24"/>
          <w:szCs w:val="24"/>
        </w:rPr>
        <w:t>)</w:t>
      </w:r>
    </w:p>
    <w:p w:rsidR="00437217" w:rsidRDefault="00437217" w:rsidP="00101B00">
      <w:pPr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sectPr w:rsidR="00437217" w:rsidSect="00CE01C6">
      <w:headerReference w:type="default" r:id="rId13"/>
      <w:footerReference w:type="default" r:id="rId14"/>
      <w:footnotePr>
        <w:numFmt w:val="chicago"/>
      </w:footnotePr>
      <w:pgSz w:w="11906" w:h="16838"/>
      <w:pgMar w:top="1418" w:right="851" w:bottom="1134" w:left="1701" w:header="709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217" w:rsidRDefault="00437217" w:rsidP="00072C5F">
      <w:r>
        <w:separator/>
      </w:r>
    </w:p>
  </w:endnote>
  <w:endnote w:type="continuationSeparator" w:id="1">
    <w:p w:rsidR="00437217" w:rsidRDefault="00437217" w:rsidP="00072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217" w:rsidRDefault="00437217" w:rsidP="00C62ABD">
    <w:pPr>
      <w:autoSpaceDE w:val="0"/>
      <w:autoSpaceDN w:val="0"/>
      <w:adjustRightInd w:val="0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217" w:rsidRDefault="00437217" w:rsidP="00072C5F">
      <w:r>
        <w:separator/>
      </w:r>
    </w:p>
  </w:footnote>
  <w:footnote w:type="continuationSeparator" w:id="1">
    <w:p w:rsidR="00437217" w:rsidRDefault="00437217" w:rsidP="00072C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217" w:rsidRDefault="00437217">
    <w:pPr>
      <w:pStyle w:val="Header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7</w:t>
    </w:r>
    <w:r>
      <w:rPr>
        <w:noProof/>
      </w:rPr>
      <w:fldChar w:fldCharType="end"/>
    </w:r>
  </w:p>
  <w:p w:rsidR="00437217" w:rsidRDefault="0043721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248D"/>
    <w:rsid w:val="00001579"/>
    <w:rsid w:val="000015D9"/>
    <w:rsid w:val="000041DC"/>
    <w:rsid w:val="00006814"/>
    <w:rsid w:val="00007F09"/>
    <w:rsid w:val="0001296A"/>
    <w:rsid w:val="00014CB1"/>
    <w:rsid w:val="00015F5E"/>
    <w:rsid w:val="000223FF"/>
    <w:rsid w:val="00027A69"/>
    <w:rsid w:val="00030C7B"/>
    <w:rsid w:val="00032998"/>
    <w:rsid w:val="00036A6F"/>
    <w:rsid w:val="000408D6"/>
    <w:rsid w:val="00041765"/>
    <w:rsid w:val="00054E67"/>
    <w:rsid w:val="0005624C"/>
    <w:rsid w:val="000573A3"/>
    <w:rsid w:val="000601C2"/>
    <w:rsid w:val="00061B47"/>
    <w:rsid w:val="00063FD9"/>
    <w:rsid w:val="00065F50"/>
    <w:rsid w:val="00071182"/>
    <w:rsid w:val="00072C5F"/>
    <w:rsid w:val="0007319F"/>
    <w:rsid w:val="0007504F"/>
    <w:rsid w:val="00081B4A"/>
    <w:rsid w:val="00082B7A"/>
    <w:rsid w:val="00091C1C"/>
    <w:rsid w:val="00092300"/>
    <w:rsid w:val="00094089"/>
    <w:rsid w:val="000A15EE"/>
    <w:rsid w:val="000A1709"/>
    <w:rsid w:val="000A4A47"/>
    <w:rsid w:val="000A5B64"/>
    <w:rsid w:val="000A71C7"/>
    <w:rsid w:val="000B4AB3"/>
    <w:rsid w:val="000C35F8"/>
    <w:rsid w:val="000D38FD"/>
    <w:rsid w:val="000D4B6C"/>
    <w:rsid w:val="000D4C37"/>
    <w:rsid w:val="000D58AF"/>
    <w:rsid w:val="000D6AE1"/>
    <w:rsid w:val="000E2943"/>
    <w:rsid w:val="000F0682"/>
    <w:rsid w:val="000F09EE"/>
    <w:rsid w:val="000F1F65"/>
    <w:rsid w:val="000F415D"/>
    <w:rsid w:val="000F7530"/>
    <w:rsid w:val="00101B00"/>
    <w:rsid w:val="001233CE"/>
    <w:rsid w:val="00124FE6"/>
    <w:rsid w:val="00125F74"/>
    <w:rsid w:val="00127D3D"/>
    <w:rsid w:val="001306BD"/>
    <w:rsid w:val="00135B50"/>
    <w:rsid w:val="0014306A"/>
    <w:rsid w:val="001438BB"/>
    <w:rsid w:val="00143C1B"/>
    <w:rsid w:val="00146480"/>
    <w:rsid w:val="00155E54"/>
    <w:rsid w:val="001564DF"/>
    <w:rsid w:val="00162137"/>
    <w:rsid w:val="001628A8"/>
    <w:rsid w:val="001643A4"/>
    <w:rsid w:val="0017595E"/>
    <w:rsid w:val="0017777F"/>
    <w:rsid w:val="001875A6"/>
    <w:rsid w:val="00190C4D"/>
    <w:rsid w:val="0019208D"/>
    <w:rsid w:val="001942B1"/>
    <w:rsid w:val="00196134"/>
    <w:rsid w:val="001A4A8A"/>
    <w:rsid w:val="001A5FBC"/>
    <w:rsid w:val="001A7E30"/>
    <w:rsid w:val="001B2623"/>
    <w:rsid w:val="001B28B6"/>
    <w:rsid w:val="001B6650"/>
    <w:rsid w:val="001C08EA"/>
    <w:rsid w:val="001C185F"/>
    <w:rsid w:val="001C2FB2"/>
    <w:rsid w:val="001D432D"/>
    <w:rsid w:val="001E3608"/>
    <w:rsid w:val="001E46B4"/>
    <w:rsid w:val="001E593C"/>
    <w:rsid w:val="001E79C9"/>
    <w:rsid w:val="001F1EEC"/>
    <w:rsid w:val="001F4437"/>
    <w:rsid w:val="001F5417"/>
    <w:rsid w:val="001F57E3"/>
    <w:rsid w:val="001F590D"/>
    <w:rsid w:val="00200A7D"/>
    <w:rsid w:val="002039C7"/>
    <w:rsid w:val="0020499D"/>
    <w:rsid w:val="00214B91"/>
    <w:rsid w:val="00215B84"/>
    <w:rsid w:val="00216471"/>
    <w:rsid w:val="00216CEF"/>
    <w:rsid w:val="00217971"/>
    <w:rsid w:val="002213FB"/>
    <w:rsid w:val="002248B4"/>
    <w:rsid w:val="00232D51"/>
    <w:rsid w:val="00236467"/>
    <w:rsid w:val="00236D70"/>
    <w:rsid w:val="00236E16"/>
    <w:rsid w:val="00242ED2"/>
    <w:rsid w:val="00244200"/>
    <w:rsid w:val="00246B86"/>
    <w:rsid w:val="0024717F"/>
    <w:rsid w:val="00251019"/>
    <w:rsid w:val="00254675"/>
    <w:rsid w:val="00254738"/>
    <w:rsid w:val="00255650"/>
    <w:rsid w:val="00262A54"/>
    <w:rsid w:val="0026317B"/>
    <w:rsid w:val="00264E2D"/>
    <w:rsid w:val="002719A8"/>
    <w:rsid w:val="002722A7"/>
    <w:rsid w:val="0027457D"/>
    <w:rsid w:val="002747B2"/>
    <w:rsid w:val="00275885"/>
    <w:rsid w:val="0029139A"/>
    <w:rsid w:val="002A1965"/>
    <w:rsid w:val="002A580A"/>
    <w:rsid w:val="002A5B83"/>
    <w:rsid w:val="002B131E"/>
    <w:rsid w:val="002B1959"/>
    <w:rsid w:val="002B2A50"/>
    <w:rsid w:val="002B2FF9"/>
    <w:rsid w:val="002B5C2B"/>
    <w:rsid w:val="002B5F48"/>
    <w:rsid w:val="002C06F7"/>
    <w:rsid w:val="002C1433"/>
    <w:rsid w:val="002C7A48"/>
    <w:rsid w:val="002D66C5"/>
    <w:rsid w:val="002E1D60"/>
    <w:rsid w:val="002E34B3"/>
    <w:rsid w:val="002E375E"/>
    <w:rsid w:val="002E4FF7"/>
    <w:rsid w:val="002F1761"/>
    <w:rsid w:val="002F1A1E"/>
    <w:rsid w:val="002F1B0B"/>
    <w:rsid w:val="002F50C9"/>
    <w:rsid w:val="002F7F6A"/>
    <w:rsid w:val="00302784"/>
    <w:rsid w:val="003046AE"/>
    <w:rsid w:val="0030488F"/>
    <w:rsid w:val="003056C3"/>
    <w:rsid w:val="00305E08"/>
    <w:rsid w:val="003066A9"/>
    <w:rsid w:val="003100C5"/>
    <w:rsid w:val="0031199A"/>
    <w:rsid w:val="003122C2"/>
    <w:rsid w:val="00317A93"/>
    <w:rsid w:val="00317B6C"/>
    <w:rsid w:val="0032031B"/>
    <w:rsid w:val="00320452"/>
    <w:rsid w:val="0032523E"/>
    <w:rsid w:val="00326846"/>
    <w:rsid w:val="00327365"/>
    <w:rsid w:val="00330522"/>
    <w:rsid w:val="00332451"/>
    <w:rsid w:val="00332C6E"/>
    <w:rsid w:val="0033577E"/>
    <w:rsid w:val="00337370"/>
    <w:rsid w:val="003403AA"/>
    <w:rsid w:val="00342284"/>
    <w:rsid w:val="003430DB"/>
    <w:rsid w:val="00345BD7"/>
    <w:rsid w:val="00346538"/>
    <w:rsid w:val="00351BEA"/>
    <w:rsid w:val="003534BE"/>
    <w:rsid w:val="0035575B"/>
    <w:rsid w:val="00357FFC"/>
    <w:rsid w:val="00360B35"/>
    <w:rsid w:val="00365A88"/>
    <w:rsid w:val="00366A19"/>
    <w:rsid w:val="00370BD5"/>
    <w:rsid w:val="00372B45"/>
    <w:rsid w:val="003732BD"/>
    <w:rsid w:val="00373343"/>
    <w:rsid w:val="0037673B"/>
    <w:rsid w:val="00376F4E"/>
    <w:rsid w:val="00383225"/>
    <w:rsid w:val="00391949"/>
    <w:rsid w:val="00392BE3"/>
    <w:rsid w:val="003A45B4"/>
    <w:rsid w:val="003A6048"/>
    <w:rsid w:val="003C3514"/>
    <w:rsid w:val="003C705C"/>
    <w:rsid w:val="003D07B7"/>
    <w:rsid w:val="003D30E7"/>
    <w:rsid w:val="003E007E"/>
    <w:rsid w:val="003E4127"/>
    <w:rsid w:val="003E43A2"/>
    <w:rsid w:val="003E66D4"/>
    <w:rsid w:val="003F23BD"/>
    <w:rsid w:val="003F36BB"/>
    <w:rsid w:val="003F4C76"/>
    <w:rsid w:val="003F69BE"/>
    <w:rsid w:val="00402550"/>
    <w:rsid w:val="00404777"/>
    <w:rsid w:val="00404C39"/>
    <w:rsid w:val="00407143"/>
    <w:rsid w:val="004073E4"/>
    <w:rsid w:val="00410B34"/>
    <w:rsid w:val="00411049"/>
    <w:rsid w:val="0041451F"/>
    <w:rsid w:val="004211C8"/>
    <w:rsid w:val="00427ABE"/>
    <w:rsid w:val="004331DD"/>
    <w:rsid w:val="00433587"/>
    <w:rsid w:val="00437217"/>
    <w:rsid w:val="004402EE"/>
    <w:rsid w:val="00441EAD"/>
    <w:rsid w:val="00443169"/>
    <w:rsid w:val="00445437"/>
    <w:rsid w:val="004464A6"/>
    <w:rsid w:val="00447B4C"/>
    <w:rsid w:val="00452B13"/>
    <w:rsid w:val="00453238"/>
    <w:rsid w:val="00454ACE"/>
    <w:rsid w:val="00456198"/>
    <w:rsid w:val="00461787"/>
    <w:rsid w:val="0046318D"/>
    <w:rsid w:val="00463F10"/>
    <w:rsid w:val="004653AA"/>
    <w:rsid w:val="0047185C"/>
    <w:rsid w:val="00475DA3"/>
    <w:rsid w:val="004763E3"/>
    <w:rsid w:val="00481D47"/>
    <w:rsid w:val="0048773C"/>
    <w:rsid w:val="00490502"/>
    <w:rsid w:val="00490804"/>
    <w:rsid w:val="00492175"/>
    <w:rsid w:val="00492EE2"/>
    <w:rsid w:val="004A7744"/>
    <w:rsid w:val="004A7D47"/>
    <w:rsid w:val="004A7DEE"/>
    <w:rsid w:val="004A7E3F"/>
    <w:rsid w:val="004B248D"/>
    <w:rsid w:val="004B2752"/>
    <w:rsid w:val="004B43A7"/>
    <w:rsid w:val="004C0586"/>
    <w:rsid w:val="004C0B8F"/>
    <w:rsid w:val="004C1D9F"/>
    <w:rsid w:val="004C352A"/>
    <w:rsid w:val="004C3591"/>
    <w:rsid w:val="004D23F7"/>
    <w:rsid w:val="004E35FF"/>
    <w:rsid w:val="004E4208"/>
    <w:rsid w:val="004E5727"/>
    <w:rsid w:val="004E6C36"/>
    <w:rsid w:val="004F50DE"/>
    <w:rsid w:val="00502F25"/>
    <w:rsid w:val="00504CF6"/>
    <w:rsid w:val="00504ED3"/>
    <w:rsid w:val="005070FE"/>
    <w:rsid w:val="005138C3"/>
    <w:rsid w:val="0051727C"/>
    <w:rsid w:val="00523E86"/>
    <w:rsid w:val="005301AC"/>
    <w:rsid w:val="005402FA"/>
    <w:rsid w:val="00543DB4"/>
    <w:rsid w:val="00544B0B"/>
    <w:rsid w:val="00544C20"/>
    <w:rsid w:val="00546A65"/>
    <w:rsid w:val="00550175"/>
    <w:rsid w:val="00553064"/>
    <w:rsid w:val="00553F41"/>
    <w:rsid w:val="0055565B"/>
    <w:rsid w:val="00557557"/>
    <w:rsid w:val="00557F17"/>
    <w:rsid w:val="005620A2"/>
    <w:rsid w:val="005630B7"/>
    <w:rsid w:val="00570877"/>
    <w:rsid w:val="00570FB1"/>
    <w:rsid w:val="00571AB0"/>
    <w:rsid w:val="00571EEA"/>
    <w:rsid w:val="00572984"/>
    <w:rsid w:val="00580FCF"/>
    <w:rsid w:val="00581431"/>
    <w:rsid w:val="00581C19"/>
    <w:rsid w:val="00582E66"/>
    <w:rsid w:val="00582F8A"/>
    <w:rsid w:val="005849D1"/>
    <w:rsid w:val="00590030"/>
    <w:rsid w:val="00590992"/>
    <w:rsid w:val="00591240"/>
    <w:rsid w:val="00594030"/>
    <w:rsid w:val="00596AD3"/>
    <w:rsid w:val="005977A9"/>
    <w:rsid w:val="005A232D"/>
    <w:rsid w:val="005A42B6"/>
    <w:rsid w:val="005A47E9"/>
    <w:rsid w:val="005A5819"/>
    <w:rsid w:val="005A6D03"/>
    <w:rsid w:val="005B4BAD"/>
    <w:rsid w:val="005B4D4B"/>
    <w:rsid w:val="005B5F16"/>
    <w:rsid w:val="005B6B5E"/>
    <w:rsid w:val="005C297C"/>
    <w:rsid w:val="005C5A9F"/>
    <w:rsid w:val="005C5C0F"/>
    <w:rsid w:val="005D00B1"/>
    <w:rsid w:val="005D0562"/>
    <w:rsid w:val="005D1577"/>
    <w:rsid w:val="005D4E26"/>
    <w:rsid w:val="005D6346"/>
    <w:rsid w:val="005E0EDD"/>
    <w:rsid w:val="005E287F"/>
    <w:rsid w:val="005E4AFC"/>
    <w:rsid w:val="005E58E2"/>
    <w:rsid w:val="005E7358"/>
    <w:rsid w:val="005F34AF"/>
    <w:rsid w:val="005F7296"/>
    <w:rsid w:val="006023AD"/>
    <w:rsid w:val="00606014"/>
    <w:rsid w:val="00611905"/>
    <w:rsid w:val="00612A65"/>
    <w:rsid w:val="006156D4"/>
    <w:rsid w:val="0062117B"/>
    <w:rsid w:val="006233DE"/>
    <w:rsid w:val="0062621C"/>
    <w:rsid w:val="00626372"/>
    <w:rsid w:val="00635AF1"/>
    <w:rsid w:val="00635C5E"/>
    <w:rsid w:val="0063642E"/>
    <w:rsid w:val="00640D71"/>
    <w:rsid w:val="00640E1A"/>
    <w:rsid w:val="00645E1F"/>
    <w:rsid w:val="00646C2F"/>
    <w:rsid w:val="00646EE9"/>
    <w:rsid w:val="00647550"/>
    <w:rsid w:val="006501E3"/>
    <w:rsid w:val="0065112B"/>
    <w:rsid w:val="00651E64"/>
    <w:rsid w:val="006569D5"/>
    <w:rsid w:val="0066478D"/>
    <w:rsid w:val="00672908"/>
    <w:rsid w:val="00674CE6"/>
    <w:rsid w:val="00681A99"/>
    <w:rsid w:val="00682727"/>
    <w:rsid w:val="00684852"/>
    <w:rsid w:val="006A11FD"/>
    <w:rsid w:val="006A2893"/>
    <w:rsid w:val="006A2BD7"/>
    <w:rsid w:val="006A30EB"/>
    <w:rsid w:val="006A774B"/>
    <w:rsid w:val="006B2AF5"/>
    <w:rsid w:val="006B38EC"/>
    <w:rsid w:val="006C262F"/>
    <w:rsid w:val="006D56C4"/>
    <w:rsid w:val="006E1F2F"/>
    <w:rsid w:val="006F06B1"/>
    <w:rsid w:val="006F09FD"/>
    <w:rsid w:val="006F36AD"/>
    <w:rsid w:val="006F4E74"/>
    <w:rsid w:val="006F6149"/>
    <w:rsid w:val="006F6EB3"/>
    <w:rsid w:val="007008E5"/>
    <w:rsid w:val="00701CB6"/>
    <w:rsid w:val="00704677"/>
    <w:rsid w:val="00713B1D"/>
    <w:rsid w:val="00715BB1"/>
    <w:rsid w:val="007219B9"/>
    <w:rsid w:val="00722BFB"/>
    <w:rsid w:val="00723196"/>
    <w:rsid w:val="00727F7F"/>
    <w:rsid w:val="007319C0"/>
    <w:rsid w:val="00733344"/>
    <w:rsid w:val="0073467F"/>
    <w:rsid w:val="007349D2"/>
    <w:rsid w:val="007360B4"/>
    <w:rsid w:val="00736907"/>
    <w:rsid w:val="00740031"/>
    <w:rsid w:val="00740E5E"/>
    <w:rsid w:val="00742AD7"/>
    <w:rsid w:val="00747305"/>
    <w:rsid w:val="007513A1"/>
    <w:rsid w:val="00752FC2"/>
    <w:rsid w:val="00757EA7"/>
    <w:rsid w:val="00757FCF"/>
    <w:rsid w:val="0076055D"/>
    <w:rsid w:val="00761256"/>
    <w:rsid w:val="00761BC3"/>
    <w:rsid w:val="0076366B"/>
    <w:rsid w:val="007648F5"/>
    <w:rsid w:val="00766AC7"/>
    <w:rsid w:val="00766FC1"/>
    <w:rsid w:val="0077199F"/>
    <w:rsid w:val="00771C31"/>
    <w:rsid w:val="00771F9C"/>
    <w:rsid w:val="00773A6A"/>
    <w:rsid w:val="00775CD5"/>
    <w:rsid w:val="007762F2"/>
    <w:rsid w:val="00777DAD"/>
    <w:rsid w:val="00781769"/>
    <w:rsid w:val="00782333"/>
    <w:rsid w:val="007853DF"/>
    <w:rsid w:val="00791B50"/>
    <w:rsid w:val="00793383"/>
    <w:rsid w:val="00794144"/>
    <w:rsid w:val="00796CA6"/>
    <w:rsid w:val="007A3ED9"/>
    <w:rsid w:val="007A3F4F"/>
    <w:rsid w:val="007A5817"/>
    <w:rsid w:val="007A72C9"/>
    <w:rsid w:val="007A75B1"/>
    <w:rsid w:val="007A78ED"/>
    <w:rsid w:val="007A7987"/>
    <w:rsid w:val="007A7E76"/>
    <w:rsid w:val="007B0666"/>
    <w:rsid w:val="007B13BC"/>
    <w:rsid w:val="007B2D93"/>
    <w:rsid w:val="007B5C81"/>
    <w:rsid w:val="007B7370"/>
    <w:rsid w:val="007C41C1"/>
    <w:rsid w:val="007C45F3"/>
    <w:rsid w:val="007D1338"/>
    <w:rsid w:val="007D2363"/>
    <w:rsid w:val="007E2113"/>
    <w:rsid w:val="007E7817"/>
    <w:rsid w:val="007F0F29"/>
    <w:rsid w:val="007F136A"/>
    <w:rsid w:val="007F3885"/>
    <w:rsid w:val="007F47C0"/>
    <w:rsid w:val="007F5582"/>
    <w:rsid w:val="0080235C"/>
    <w:rsid w:val="008027A2"/>
    <w:rsid w:val="00820627"/>
    <w:rsid w:val="008208E8"/>
    <w:rsid w:val="008218D9"/>
    <w:rsid w:val="00821F9C"/>
    <w:rsid w:val="0082654E"/>
    <w:rsid w:val="00831DA8"/>
    <w:rsid w:val="00832687"/>
    <w:rsid w:val="00832CAE"/>
    <w:rsid w:val="00834849"/>
    <w:rsid w:val="008411AA"/>
    <w:rsid w:val="00841D89"/>
    <w:rsid w:val="00841EE2"/>
    <w:rsid w:val="0084304C"/>
    <w:rsid w:val="00844AA4"/>
    <w:rsid w:val="00845D5C"/>
    <w:rsid w:val="00852EEF"/>
    <w:rsid w:val="00853FBF"/>
    <w:rsid w:val="008655DA"/>
    <w:rsid w:val="00866FC9"/>
    <w:rsid w:val="00877F9F"/>
    <w:rsid w:val="008848BD"/>
    <w:rsid w:val="00885336"/>
    <w:rsid w:val="00885A1C"/>
    <w:rsid w:val="008901E6"/>
    <w:rsid w:val="00890C91"/>
    <w:rsid w:val="00891D62"/>
    <w:rsid w:val="00896866"/>
    <w:rsid w:val="008A0414"/>
    <w:rsid w:val="008A3C2B"/>
    <w:rsid w:val="008A79A3"/>
    <w:rsid w:val="008B4E13"/>
    <w:rsid w:val="008B5C45"/>
    <w:rsid w:val="008C5863"/>
    <w:rsid w:val="008D0E54"/>
    <w:rsid w:val="008D2125"/>
    <w:rsid w:val="008D2ADA"/>
    <w:rsid w:val="008D5461"/>
    <w:rsid w:val="008D6815"/>
    <w:rsid w:val="008E3272"/>
    <w:rsid w:val="008E5898"/>
    <w:rsid w:val="008E6795"/>
    <w:rsid w:val="008E67ED"/>
    <w:rsid w:val="008F1F07"/>
    <w:rsid w:val="008F301C"/>
    <w:rsid w:val="008F4CAA"/>
    <w:rsid w:val="008F564A"/>
    <w:rsid w:val="009008DF"/>
    <w:rsid w:val="009061E7"/>
    <w:rsid w:val="00906ACB"/>
    <w:rsid w:val="0091128F"/>
    <w:rsid w:val="00911525"/>
    <w:rsid w:val="00911935"/>
    <w:rsid w:val="0091312B"/>
    <w:rsid w:val="00916FC3"/>
    <w:rsid w:val="00923DA0"/>
    <w:rsid w:val="009319E1"/>
    <w:rsid w:val="00934A46"/>
    <w:rsid w:val="00936A6C"/>
    <w:rsid w:val="0094667E"/>
    <w:rsid w:val="00946CF3"/>
    <w:rsid w:val="009504C0"/>
    <w:rsid w:val="009523FE"/>
    <w:rsid w:val="00955751"/>
    <w:rsid w:val="0095793A"/>
    <w:rsid w:val="0096196F"/>
    <w:rsid w:val="00966EB1"/>
    <w:rsid w:val="00971B2C"/>
    <w:rsid w:val="009747CD"/>
    <w:rsid w:val="00974A3F"/>
    <w:rsid w:val="00977223"/>
    <w:rsid w:val="00982FC1"/>
    <w:rsid w:val="00985709"/>
    <w:rsid w:val="00985B86"/>
    <w:rsid w:val="0099120C"/>
    <w:rsid w:val="00994301"/>
    <w:rsid w:val="00994423"/>
    <w:rsid w:val="00995D21"/>
    <w:rsid w:val="009A2280"/>
    <w:rsid w:val="009B00AE"/>
    <w:rsid w:val="009B3D2B"/>
    <w:rsid w:val="009B4B70"/>
    <w:rsid w:val="009B53E0"/>
    <w:rsid w:val="009B58E9"/>
    <w:rsid w:val="009C3329"/>
    <w:rsid w:val="009C4CCA"/>
    <w:rsid w:val="009C5FE6"/>
    <w:rsid w:val="009D1D33"/>
    <w:rsid w:val="009E2BDC"/>
    <w:rsid w:val="009F0287"/>
    <w:rsid w:val="009F0ECE"/>
    <w:rsid w:val="009F4727"/>
    <w:rsid w:val="009F6786"/>
    <w:rsid w:val="009F7722"/>
    <w:rsid w:val="009F7903"/>
    <w:rsid w:val="009F7DFC"/>
    <w:rsid w:val="00A00193"/>
    <w:rsid w:val="00A00F30"/>
    <w:rsid w:val="00A00F89"/>
    <w:rsid w:val="00A01106"/>
    <w:rsid w:val="00A011B8"/>
    <w:rsid w:val="00A012E0"/>
    <w:rsid w:val="00A10B0E"/>
    <w:rsid w:val="00A13468"/>
    <w:rsid w:val="00A15A61"/>
    <w:rsid w:val="00A22952"/>
    <w:rsid w:val="00A254F6"/>
    <w:rsid w:val="00A30E97"/>
    <w:rsid w:val="00A31DDE"/>
    <w:rsid w:val="00A36AC3"/>
    <w:rsid w:val="00A4013D"/>
    <w:rsid w:val="00A4093A"/>
    <w:rsid w:val="00A40B50"/>
    <w:rsid w:val="00A431BF"/>
    <w:rsid w:val="00A46C6D"/>
    <w:rsid w:val="00A5562B"/>
    <w:rsid w:val="00A56D49"/>
    <w:rsid w:val="00A60CED"/>
    <w:rsid w:val="00A6128F"/>
    <w:rsid w:val="00A62B0E"/>
    <w:rsid w:val="00A66A5F"/>
    <w:rsid w:val="00A66AD7"/>
    <w:rsid w:val="00A67BF3"/>
    <w:rsid w:val="00A67C2A"/>
    <w:rsid w:val="00A711DE"/>
    <w:rsid w:val="00A7157B"/>
    <w:rsid w:val="00A8350C"/>
    <w:rsid w:val="00A837DA"/>
    <w:rsid w:val="00A92862"/>
    <w:rsid w:val="00A95B3B"/>
    <w:rsid w:val="00A96300"/>
    <w:rsid w:val="00AA1FAF"/>
    <w:rsid w:val="00AA762D"/>
    <w:rsid w:val="00AA7EB8"/>
    <w:rsid w:val="00AB64B2"/>
    <w:rsid w:val="00AC1B53"/>
    <w:rsid w:val="00AC3697"/>
    <w:rsid w:val="00AC5013"/>
    <w:rsid w:val="00AC681E"/>
    <w:rsid w:val="00AD0F92"/>
    <w:rsid w:val="00AD1905"/>
    <w:rsid w:val="00AD2135"/>
    <w:rsid w:val="00AD381C"/>
    <w:rsid w:val="00AD43E6"/>
    <w:rsid w:val="00AD5757"/>
    <w:rsid w:val="00AE04AC"/>
    <w:rsid w:val="00AE0D5B"/>
    <w:rsid w:val="00AE2661"/>
    <w:rsid w:val="00AE4561"/>
    <w:rsid w:val="00AE5782"/>
    <w:rsid w:val="00AF089E"/>
    <w:rsid w:val="00AF1F72"/>
    <w:rsid w:val="00B10991"/>
    <w:rsid w:val="00B13548"/>
    <w:rsid w:val="00B1780B"/>
    <w:rsid w:val="00B1799E"/>
    <w:rsid w:val="00B2024E"/>
    <w:rsid w:val="00B2168B"/>
    <w:rsid w:val="00B265E6"/>
    <w:rsid w:val="00B26860"/>
    <w:rsid w:val="00B33B2F"/>
    <w:rsid w:val="00B36A9D"/>
    <w:rsid w:val="00B43F1D"/>
    <w:rsid w:val="00B44BB7"/>
    <w:rsid w:val="00B504D0"/>
    <w:rsid w:val="00B518A0"/>
    <w:rsid w:val="00B528DC"/>
    <w:rsid w:val="00B60127"/>
    <w:rsid w:val="00B61ED5"/>
    <w:rsid w:val="00B62DAD"/>
    <w:rsid w:val="00B6589B"/>
    <w:rsid w:val="00B65CCF"/>
    <w:rsid w:val="00B65DC5"/>
    <w:rsid w:val="00B70982"/>
    <w:rsid w:val="00B72BB3"/>
    <w:rsid w:val="00B731C3"/>
    <w:rsid w:val="00B742CD"/>
    <w:rsid w:val="00B77557"/>
    <w:rsid w:val="00B86DAD"/>
    <w:rsid w:val="00B901E8"/>
    <w:rsid w:val="00B93F2F"/>
    <w:rsid w:val="00B96431"/>
    <w:rsid w:val="00B96E3B"/>
    <w:rsid w:val="00BA1632"/>
    <w:rsid w:val="00BA2463"/>
    <w:rsid w:val="00BA5F72"/>
    <w:rsid w:val="00BB08B1"/>
    <w:rsid w:val="00BB3809"/>
    <w:rsid w:val="00BB6830"/>
    <w:rsid w:val="00BB76ED"/>
    <w:rsid w:val="00BC1DFD"/>
    <w:rsid w:val="00BC2719"/>
    <w:rsid w:val="00BD0EA0"/>
    <w:rsid w:val="00BD36AE"/>
    <w:rsid w:val="00BD6318"/>
    <w:rsid w:val="00BD6696"/>
    <w:rsid w:val="00BE03DD"/>
    <w:rsid w:val="00BE0E68"/>
    <w:rsid w:val="00BE10D2"/>
    <w:rsid w:val="00BE2D1A"/>
    <w:rsid w:val="00BE42FE"/>
    <w:rsid w:val="00BF4164"/>
    <w:rsid w:val="00BF5D72"/>
    <w:rsid w:val="00BF7682"/>
    <w:rsid w:val="00C05834"/>
    <w:rsid w:val="00C06C20"/>
    <w:rsid w:val="00C07832"/>
    <w:rsid w:val="00C1270D"/>
    <w:rsid w:val="00C13B1B"/>
    <w:rsid w:val="00C17153"/>
    <w:rsid w:val="00C2080C"/>
    <w:rsid w:val="00C231F6"/>
    <w:rsid w:val="00C40640"/>
    <w:rsid w:val="00C4290C"/>
    <w:rsid w:val="00C43AA6"/>
    <w:rsid w:val="00C44B6E"/>
    <w:rsid w:val="00C477E4"/>
    <w:rsid w:val="00C51D44"/>
    <w:rsid w:val="00C52D29"/>
    <w:rsid w:val="00C53E17"/>
    <w:rsid w:val="00C53E89"/>
    <w:rsid w:val="00C62ABD"/>
    <w:rsid w:val="00C6573E"/>
    <w:rsid w:val="00C65ACC"/>
    <w:rsid w:val="00C67BC0"/>
    <w:rsid w:val="00C72BD1"/>
    <w:rsid w:val="00C72E6F"/>
    <w:rsid w:val="00C73E61"/>
    <w:rsid w:val="00C80C7C"/>
    <w:rsid w:val="00C81232"/>
    <w:rsid w:val="00C85572"/>
    <w:rsid w:val="00C855D5"/>
    <w:rsid w:val="00C9061A"/>
    <w:rsid w:val="00C92D86"/>
    <w:rsid w:val="00C94890"/>
    <w:rsid w:val="00C976BA"/>
    <w:rsid w:val="00C97C32"/>
    <w:rsid w:val="00CA02BA"/>
    <w:rsid w:val="00CA0364"/>
    <w:rsid w:val="00CA1A34"/>
    <w:rsid w:val="00CA3B7D"/>
    <w:rsid w:val="00CA6DB2"/>
    <w:rsid w:val="00CA7044"/>
    <w:rsid w:val="00CB18CC"/>
    <w:rsid w:val="00CB6DE3"/>
    <w:rsid w:val="00CC420B"/>
    <w:rsid w:val="00CC6AD1"/>
    <w:rsid w:val="00CD077C"/>
    <w:rsid w:val="00CD2AA0"/>
    <w:rsid w:val="00CE01C6"/>
    <w:rsid w:val="00CE1460"/>
    <w:rsid w:val="00CE3095"/>
    <w:rsid w:val="00CE4454"/>
    <w:rsid w:val="00CF0385"/>
    <w:rsid w:val="00CF2EAA"/>
    <w:rsid w:val="00CF5D41"/>
    <w:rsid w:val="00CF6E7A"/>
    <w:rsid w:val="00CF788F"/>
    <w:rsid w:val="00D002E9"/>
    <w:rsid w:val="00D02492"/>
    <w:rsid w:val="00D03C43"/>
    <w:rsid w:val="00D11129"/>
    <w:rsid w:val="00D13BD5"/>
    <w:rsid w:val="00D13C34"/>
    <w:rsid w:val="00D2084C"/>
    <w:rsid w:val="00D26459"/>
    <w:rsid w:val="00D2694E"/>
    <w:rsid w:val="00D32238"/>
    <w:rsid w:val="00D35679"/>
    <w:rsid w:val="00D3602B"/>
    <w:rsid w:val="00D36309"/>
    <w:rsid w:val="00D42DCC"/>
    <w:rsid w:val="00D438BC"/>
    <w:rsid w:val="00D44D25"/>
    <w:rsid w:val="00D52CEB"/>
    <w:rsid w:val="00D53C9B"/>
    <w:rsid w:val="00D57145"/>
    <w:rsid w:val="00D57406"/>
    <w:rsid w:val="00D723FA"/>
    <w:rsid w:val="00D72EFE"/>
    <w:rsid w:val="00D7577E"/>
    <w:rsid w:val="00D768BB"/>
    <w:rsid w:val="00D80F18"/>
    <w:rsid w:val="00D8402E"/>
    <w:rsid w:val="00D84D03"/>
    <w:rsid w:val="00D871C3"/>
    <w:rsid w:val="00D87A39"/>
    <w:rsid w:val="00D91A7D"/>
    <w:rsid w:val="00D9453D"/>
    <w:rsid w:val="00D977FD"/>
    <w:rsid w:val="00DA0A1E"/>
    <w:rsid w:val="00DB5F41"/>
    <w:rsid w:val="00DC7CC9"/>
    <w:rsid w:val="00DD0FBF"/>
    <w:rsid w:val="00DD4F2A"/>
    <w:rsid w:val="00DD5B96"/>
    <w:rsid w:val="00DD6E31"/>
    <w:rsid w:val="00DE1131"/>
    <w:rsid w:val="00DE1975"/>
    <w:rsid w:val="00DE1D82"/>
    <w:rsid w:val="00DE23E3"/>
    <w:rsid w:val="00DE39DB"/>
    <w:rsid w:val="00DE3D54"/>
    <w:rsid w:val="00DE6B61"/>
    <w:rsid w:val="00DF0A6E"/>
    <w:rsid w:val="00DF2588"/>
    <w:rsid w:val="00DF58CC"/>
    <w:rsid w:val="00DF6D07"/>
    <w:rsid w:val="00E0116C"/>
    <w:rsid w:val="00E040C0"/>
    <w:rsid w:val="00E06251"/>
    <w:rsid w:val="00E13D25"/>
    <w:rsid w:val="00E24232"/>
    <w:rsid w:val="00E2621E"/>
    <w:rsid w:val="00E26C89"/>
    <w:rsid w:val="00E30782"/>
    <w:rsid w:val="00E30793"/>
    <w:rsid w:val="00E40EC8"/>
    <w:rsid w:val="00E41CF2"/>
    <w:rsid w:val="00E4431F"/>
    <w:rsid w:val="00E4764E"/>
    <w:rsid w:val="00E56DF5"/>
    <w:rsid w:val="00E57EEC"/>
    <w:rsid w:val="00E61E95"/>
    <w:rsid w:val="00E65124"/>
    <w:rsid w:val="00E6571A"/>
    <w:rsid w:val="00E6665C"/>
    <w:rsid w:val="00E721A0"/>
    <w:rsid w:val="00E774F0"/>
    <w:rsid w:val="00E80A37"/>
    <w:rsid w:val="00E813DD"/>
    <w:rsid w:val="00E910DF"/>
    <w:rsid w:val="00EA3E16"/>
    <w:rsid w:val="00EB12B7"/>
    <w:rsid w:val="00EB2C4E"/>
    <w:rsid w:val="00EB6B9E"/>
    <w:rsid w:val="00EC16C1"/>
    <w:rsid w:val="00EC2D3B"/>
    <w:rsid w:val="00ED1CB9"/>
    <w:rsid w:val="00ED47E5"/>
    <w:rsid w:val="00EE3DD1"/>
    <w:rsid w:val="00EE4109"/>
    <w:rsid w:val="00EE6ACC"/>
    <w:rsid w:val="00EF3AE7"/>
    <w:rsid w:val="00EF3EBE"/>
    <w:rsid w:val="00F00C85"/>
    <w:rsid w:val="00F0112A"/>
    <w:rsid w:val="00F04693"/>
    <w:rsid w:val="00F06359"/>
    <w:rsid w:val="00F11FAF"/>
    <w:rsid w:val="00F12FBE"/>
    <w:rsid w:val="00F14FBB"/>
    <w:rsid w:val="00F23B4C"/>
    <w:rsid w:val="00F23FAA"/>
    <w:rsid w:val="00F2596A"/>
    <w:rsid w:val="00F2761F"/>
    <w:rsid w:val="00F329AC"/>
    <w:rsid w:val="00F35623"/>
    <w:rsid w:val="00F35D97"/>
    <w:rsid w:val="00F42B7C"/>
    <w:rsid w:val="00F47DBC"/>
    <w:rsid w:val="00F50626"/>
    <w:rsid w:val="00F52498"/>
    <w:rsid w:val="00F526CC"/>
    <w:rsid w:val="00F53194"/>
    <w:rsid w:val="00F61313"/>
    <w:rsid w:val="00F65DDE"/>
    <w:rsid w:val="00F72C80"/>
    <w:rsid w:val="00F73446"/>
    <w:rsid w:val="00F82C13"/>
    <w:rsid w:val="00F8412C"/>
    <w:rsid w:val="00F86512"/>
    <w:rsid w:val="00F87405"/>
    <w:rsid w:val="00F90ED0"/>
    <w:rsid w:val="00F92EB6"/>
    <w:rsid w:val="00F967C7"/>
    <w:rsid w:val="00FA3111"/>
    <w:rsid w:val="00FA44F3"/>
    <w:rsid w:val="00FA62BF"/>
    <w:rsid w:val="00FA6B98"/>
    <w:rsid w:val="00FB1C87"/>
    <w:rsid w:val="00FB1CF9"/>
    <w:rsid w:val="00FC2317"/>
    <w:rsid w:val="00FC6BE0"/>
    <w:rsid w:val="00FC6C7C"/>
    <w:rsid w:val="00FD5A48"/>
    <w:rsid w:val="00FE0229"/>
    <w:rsid w:val="00FE21C7"/>
    <w:rsid w:val="00FF5070"/>
    <w:rsid w:val="00FF7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48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01B00"/>
    <w:pPr>
      <w:keepNext/>
      <w:spacing w:line="260" w:lineRule="exact"/>
      <w:ind w:right="284"/>
      <w:jc w:val="center"/>
      <w:outlineLvl w:val="0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01B00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072C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72C5F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072C5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9F02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0287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C62AB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62ABD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62AB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62ABD"/>
    <w:rPr>
      <w:rFonts w:ascii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F82C13"/>
    <w:rPr>
      <w:rFonts w:ascii="Times New Roman" w:eastAsia="Times New Roman" w:hAnsi="Times New Roman"/>
      <w:sz w:val="24"/>
      <w:szCs w:val="24"/>
    </w:rPr>
  </w:style>
  <w:style w:type="paragraph" w:customStyle="1" w:styleId="a">
    <w:name w:val="Знак Знак Знак Знак Знак Знак Знак"/>
    <w:basedOn w:val="Normal"/>
    <w:uiPriority w:val="99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CA7044"/>
    <w:pPr>
      <w:ind w:firstLine="720"/>
    </w:pPr>
    <w:rPr>
      <w:sz w:val="28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A7044"/>
    <w:rPr>
      <w:rFonts w:ascii="Times New Roman" w:hAnsi="Times New Roman" w:cs="Times New Roman"/>
      <w:sz w:val="20"/>
      <w:szCs w:val="20"/>
      <w:lang w:val="en-US" w:eastAsia="ru-RU"/>
    </w:rPr>
  </w:style>
  <w:style w:type="paragraph" w:styleId="ListParagraph">
    <w:name w:val="List Paragraph"/>
    <w:basedOn w:val="Normal"/>
    <w:uiPriority w:val="99"/>
    <w:qFormat/>
    <w:rsid w:val="00B65DC5"/>
    <w:pPr>
      <w:ind w:left="720"/>
    </w:pPr>
  </w:style>
  <w:style w:type="paragraph" w:customStyle="1" w:styleId="ConsPlusNormal">
    <w:name w:val="ConsPlusNormal"/>
    <w:uiPriority w:val="99"/>
    <w:rsid w:val="00B65DC5"/>
    <w:pPr>
      <w:widowControl w:val="0"/>
      <w:autoSpaceDE w:val="0"/>
      <w:autoSpaceDN w:val="0"/>
    </w:pPr>
    <w:rPr>
      <w:rFonts w:eastAsia="Times New Roman" w:cs="Calibri"/>
    </w:rPr>
  </w:style>
  <w:style w:type="character" w:customStyle="1" w:styleId="1">
    <w:name w:val="Основной шрифт абзаца1"/>
    <w:uiPriority w:val="99"/>
    <w:rsid w:val="00AE04AC"/>
  </w:style>
  <w:style w:type="paragraph" w:styleId="NormalWeb">
    <w:name w:val="Normal (Web)"/>
    <w:basedOn w:val="Normal"/>
    <w:uiPriority w:val="99"/>
    <w:semiHidden/>
    <w:rsid w:val="00C53E89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B36A9D"/>
    <w:pPr>
      <w:widowControl w:val="0"/>
      <w:suppressAutoHyphens/>
      <w:autoSpaceDN w:val="0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rsid w:val="000573A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0573A3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0573A3"/>
    <w:rPr>
      <w:vertAlign w:val="superscript"/>
    </w:rPr>
  </w:style>
  <w:style w:type="character" w:customStyle="1" w:styleId="6">
    <w:name w:val="Знак Знак6"/>
    <w:uiPriority w:val="99"/>
    <w:locked/>
    <w:rsid w:val="005620A2"/>
    <w:rPr>
      <w:lang w:val="en-US" w:eastAsia="ru-RU"/>
    </w:rPr>
  </w:style>
  <w:style w:type="character" w:customStyle="1" w:styleId="BodyText2Char1">
    <w:name w:val="Body Text 2 Char1"/>
    <w:link w:val="BodyText2"/>
    <w:uiPriority w:val="99"/>
    <w:locked/>
    <w:rsid w:val="005620A2"/>
    <w:rPr>
      <w:lang w:val="en-US"/>
    </w:rPr>
  </w:style>
  <w:style w:type="paragraph" w:styleId="BodyText2">
    <w:name w:val="Body Text 2"/>
    <w:basedOn w:val="Normal"/>
    <w:link w:val="BodyText2Char1"/>
    <w:uiPriority w:val="99"/>
    <w:rsid w:val="005620A2"/>
    <w:pPr>
      <w:spacing w:after="120" w:line="48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rFonts w:ascii="Times New Roman" w:hAnsi="Times New Roman" w:cs="Times New Roman"/>
      <w:sz w:val="24"/>
      <w:szCs w:val="24"/>
    </w:rPr>
  </w:style>
  <w:style w:type="paragraph" w:customStyle="1" w:styleId="10">
    <w:name w:val="ВК1"/>
    <w:basedOn w:val="Header"/>
    <w:uiPriority w:val="99"/>
    <w:rsid w:val="005620A2"/>
    <w:pPr>
      <w:tabs>
        <w:tab w:val="clear" w:pos="4677"/>
        <w:tab w:val="clear" w:pos="9355"/>
        <w:tab w:val="center" w:pos="4703"/>
        <w:tab w:val="right" w:pos="9214"/>
      </w:tabs>
      <w:ind w:right="1418"/>
      <w:jc w:val="center"/>
    </w:pPr>
    <w:rPr>
      <w:rFonts w:eastAsia="Calibri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57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2" Type="http://schemas.openxmlformats.org/officeDocument/2006/relationships/hyperlink" Target="consultantplus://offline/ref=FA9753B56AFA4B90B8B93115A2ACDD08ACFD9D5C1EBA6552C58AF2B9E5FD7384A7E34A8C2F35A8E5E558F8AC62uBn0I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5C39B607F7286F7985512AF2A71DEF973D6EFE1F710720F44703B802C8C75DA880EA41139F795FA94E953A70B42417F9E1FC7408FC0B6764e3H7I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C39B607F7286F7985512AF2A71DEF973D6EFE1F710720F44703B802C8C75DA880EA41139F795FA84E953A70B42417F9E1FC7408FC0B6764e3H7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C39B607F7286F7985512AF2A71DEF973F63FD13700020F44703B802C8C75DA880EA41139F795FA546953A70B42417F9E1FC7408FC0B6764e3H7I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333</TotalTime>
  <Pages>7</Pages>
  <Words>1478</Words>
  <Characters>8430</Characters>
  <Application>Microsoft Office Outlook</Application>
  <DocSecurity>0</DocSecurity>
  <Lines>0</Lines>
  <Paragraphs>0</Paragraphs>
  <ScaleCrop>false</ScaleCrop>
  <Company>Собрание депутатов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И. Малыгина</dc:creator>
  <cp:keywords/>
  <dc:description/>
  <cp:lastModifiedBy>Ольга</cp:lastModifiedBy>
  <cp:revision>51</cp:revision>
  <cp:lastPrinted>2022-09-01T11:45:00Z</cp:lastPrinted>
  <dcterms:created xsi:type="dcterms:W3CDTF">2022-07-13T15:14:00Z</dcterms:created>
  <dcterms:modified xsi:type="dcterms:W3CDTF">2022-09-01T11:46:00Z</dcterms:modified>
</cp:coreProperties>
</file>